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330AD" w14:textId="245078D1" w:rsidR="007F6CDE" w:rsidRDefault="007F6CDE">
      <w:pPr>
        <w:rPr>
          <w:b/>
          <w:bCs/>
          <w:sz w:val="28"/>
        </w:rPr>
      </w:pPr>
      <w:r>
        <w:rPr>
          <w:b/>
          <w:bCs/>
          <w:sz w:val="28"/>
        </w:rPr>
        <w:t>A</w:t>
      </w:r>
      <w:r w:rsidR="003F345A">
        <w:rPr>
          <w:b/>
          <w:bCs/>
          <w:sz w:val="28"/>
        </w:rPr>
        <w:t xml:space="preserve"> </w:t>
      </w:r>
      <w:r w:rsidR="004659CD" w:rsidRPr="004659CD">
        <w:rPr>
          <w:b/>
          <w:bCs/>
          <w:sz w:val="28"/>
        </w:rPr>
        <w:t>Informasjon om kontrakten</w:t>
      </w:r>
    </w:p>
    <w:p w14:paraId="29C330AE" w14:textId="3E37A6B1" w:rsidR="007F6CDE" w:rsidRDefault="007F6CDE">
      <w:pPr>
        <w:rPr>
          <w:b/>
          <w:bCs/>
          <w:sz w:val="28"/>
        </w:rPr>
      </w:pPr>
      <w:r>
        <w:rPr>
          <w:b/>
          <w:bCs/>
          <w:sz w:val="28"/>
        </w:rPr>
        <w:t>A1</w:t>
      </w:r>
      <w:r w:rsidR="003F345A">
        <w:rPr>
          <w:b/>
          <w:bCs/>
          <w:sz w:val="28"/>
        </w:rPr>
        <w:t xml:space="preserve"> </w:t>
      </w:r>
      <w:r>
        <w:rPr>
          <w:b/>
          <w:bCs/>
          <w:sz w:val="28"/>
        </w:rPr>
        <w:t>Dokumentliste</w:t>
      </w:r>
    </w:p>
    <w:p w14:paraId="29C330AF" w14:textId="77777777" w:rsidR="005C10C5" w:rsidRDefault="005C10C5"/>
    <w:p w14:paraId="5DBB5920" w14:textId="65B9524A" w:rsidR="009737EB" w:rsidRDefault="00B34CB0" w:rsidP="005C10C5">
      <w:r>
        <w:t>D</w:t>
      </w:r>
      <w:r w:rsidR="005C10C5">
        <w:t>e generelle kontraktsdokumentene finnes på følgende internettadresse</w:t>
      </w:r>
      <w:r w:rsidR="009737EB">
        <w:t>r</w:t>
      </w:r>
      <w:r w:rsidR="005C10C5">
        <w:t>:</w:t>
      </w:r>
      <w:r>
        <w:br/>
      </w:r>
    </w:p>
    <w:bookmarkStart w:id="0" w:name="_Hlk56412700"/>
    <w:p w14:paraId="2358682C" w14:textId="57102FF3" w:rsidR="6A0E6C67" w:rsidRDefault="006079AA" w:rsidP="7BBD8ED7">
      <w:pPr>
        <w:pStyle w:val="Listeavsnitt"/>
        <w:numPr>
          <w:ilvl w:val="0"/>
          <w:numId w:val="25"/>
        </w:numPr>
      </w:pPr>
      <w:r>
        <w:fldChar w:fldCharType="begin"/>
      </w:r>
      <w:r>
        <w:instrText xml:space="preserve"> HYPERLINK "https://www.vegvesen.no/fag/veg-og-gate/konkurranser-og-kontraktsdokumenter/generelle-kontraktsdokumenter/" \h </w:instrText>
      </w:r>
      <w:r>
        <w:fldChar w:fldCharType="separate"/>
      </w:r>
      <w:r w:rsidR="6A0E6C67" w:rsidRPr="7BBD8ED7">
        <w:rPr>
          <w:rStyle w:val="Hyperkobling"/>
        </w:rPr>
        <w:t>https://www.vegvesen.no/fag/veg-og-gate/konkurranser-og-kontraktsdokumenter/generelle-kontraktsdokumenter/</w:t>
      </w:r>
      <w:r>
        <w:rPr>
          <w:rStyle w:val="Hyperkobling"/>
        </w:rPr>
        <w:fldChar w:fldCharType="end"/>
      </w:r>
    </w:p>
    <w:bookmarkEnd w:id="0"/>
    <w:p w14:paraId="28B66984" w14:textId="1FBFED54" w:rsidR="009737EB" w:rsidRDefault="004E6DB9" w:rsidP="1D72C303">
      <w:pPr>
        <w:ind w:left="436" w:firstLine="284"/>
      </w:pPr>
      <w:r>
        <w:t>For disse dokumentene</w:t>
      </w:r>
      <w:r w:rsidR="00786239">
        <w:t xml:space="preserve"> </w:t>
      </w:r>
      <w:r>
        <w:t>er bet</w:t>
      </w:r>
      <w:r w:rsidR="00974210">
        <w:t>e</w:t>
      </w:r>
      <w:r>
        <w:t xml:space="preserve">gnelsen </w:t>
      </w:r>
      <w:r w:rsidR="00974210">
        <w:t>«</w:t>
      </w:r>
      <w:r>
        <w:t>URL</w:t>
      </w:r>
      <w:r w:rsidR="00974210">
        <w:t>» brukt i tabellen under</w:t>
      </w:r>
      <w:r w:rsidR="006E11E1">
        <w:t>.</w:t>
      </w:r>
    </w:p>
    <w:p w14:paraId="1069E639" w14:textId="5A5C5E7B" w:rsidR="00024951" w:rsidRDefault="003E005E" w:rsidP="005C10C5">
      <w:pPr>
        <w:pStyle w:val="Listeavsnitt"/>
        <w:numPr>
          <w:ilvl w:val="0"/>
          <w:numId w:val="25"/>
        </w:numPr>
      </w:pPr>
      <w:hyperlink r:id="rId12">
        <w:r w:rsidR="00103E35" w:rsidRPr="1D72C303">
          <w:rPr>
            <w:rStyle w:val="Hyperkobling"/>
          </w:rPr>
          <w:t>http://www.vegvesen.no/elrapp</w:t>
        </w:r>
      </w:hyperlink>
      <w:r w:rsidR="00103E35">
        <w:t xml:space="preserve"> </w:t>
      </w:r>
      <w:r w:rsidR="003B2C53">
        <w:br/>
      </w:r>
      <w:r w:rsidR="00C7278F">
        <w:t>B</w:t>
      </w:r>
      <w:r w:rsidR="00103E35">
        <w:t xml:space="preserve">etegnelsen </w:t>
      </w:r>
      <w:r w:rsidR="00C7278F">
        <w:t>«</w:t>
      </w:r>
      <w:r w:rsidR="00103E35">
        <w:t>ELRAPP</w:t>
      </w:r>
      <w:r w:rsidR="00C7278F">
        <w:t>» er</w:t>
      </w:r>
      <w:r w:rsidR="00882B13">
        <w:t xml:space="preserve"> </w:t>
      </w:r>
      <w:r w:rsidR="00136971">
        <w:t xml:space="preserve">brukt </w:t>
      </w:r>
      <w:r w:rsidR="00E71435">
        <w:t xml:space="preserve">for denne </w:t>
      </w:r>
      <w:r w:rsidR="008F5801">
        <w:t xml:space="preserve">adressen </w:t>
      </w:r>
      <w:r w:rsidR="00136971">
        <w:t>i tabellen under</w:t>
      </w:r>
      <w:r w:rsidR="000C353C">
        <w:t>.</w:t>
      </w:r>
    </w:p>
    <w:p w14:paraId="24A176C4" w14:textId="6848F0A4" w:rsidR="00F63EC5" w:rsidRDefault="003E005E" w:rsidP="00F63EC5">
      <w:pPr>
        <w:pStyle w:val="Listeavsnitt"/>
        <w:numPr>
          <w:ilvl w:val="0"/>
          <w:numId w:val="25"/>
        </w:numPr>
      </w:pPr>
      <w:hyperlink r:id="rId13">
        <w:r w:rsidR="00F63EC5" w:rsidRPr="1D72C303">
          <w:rPr>
            <w:rStyle w:val="Hyperkobling"/>
          </w:rPr>
          <w:t>https://www.vegvesen.no/fag/publikasjoner/handboker</w:t>
        </w:r>
        <w:r w:rsidR="003B2C53">
          <w:br/>
        </w:r>
      </w:hyperlink>
      <w:r w:rsidR="00F63EC5">
        <w:t>Håndbøker med betegnelsen «HB» finnes på denne adressen.</w:t>
      </w:r>
    </w:p>
    <w:p w14:paraId="43AB477D" w14:textId="77777777" w:rsidR="00024951" w:rsidRDefault="00024951" w:rsidP="00024951"/>
    <w:p w14:paraId="29C330B3" w14:textId="4E3A5012" w:rsidR="005C10C5" w:rsidRDefault="00F750D7" w:rsidP="00024951">
      <w:r>
        <w:t xml:space="preserve">Dokumenter merket </w:t>
      </w:r>
      <w:r w:rsidR="00D27B8B">
        <w:t>«</w:t>
      </w:r>
      <w:r>
        <w:t>A</w:t>
      </w:r>
      <w:r w:rsidR="00D27B8B">
        <w:t>»</w:t>
      </w:r>
      <w:r>
        <w:t xml:space="preserve"> </w:t>
      </w:r>
      <w:r w:rsidR="00D05A26">
        <w:t>må lastes ned fra</w:t>
      </w:r>
      <w:r w:rsidR="00ED2C2D">
        <w:t xml:space="preserve"> </w:t>
      </w:r>
      <w:r w:rsidR="00ED2C2D" w:rsidRPr="00F668B0">
        <w:t>oppdragsgivers konkurransegjennomføringsverktøy (KGV)</w:t>
      </w:r>
      <w:r w:rsidR="00A0692E">
        <w:t xml:space="preserve"> etter registrering der.</w:t>
      </w:r>
    </w:p>
    <w:p w14:paraId="29C330B4" w14:textId="77777777" w:rsidR="005C10C5" w:rsidRDefault="005C10C5"/>
    <w:p w14:paraId="29C330B5" w14:textId="77777777" w:rsidR="007F6CDE" w:rsidRDefault="007F6CDE">
      <w:r>
        <w:t>Følgende dokumenter utgjør til sammen konkurransegrunnlaget:</w:t>
      </w:r>
    </w:p>
    <w:p w14:paraId="29C330B6" w14:textId="77777777" w:rsidR="007F6CDE" w:rsidRDefault="007F6CDE"/>
    <w:tbl>
      <w:tblPr>
        <w:tblW w:w="882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5298"/>
        <w:gridCol w:w="1701"/>
        <w:gridCol w:w="1281"/>
      </w:tblGrid>
      <w:tr w:rsidR="007F6CDE" w14:paraId="29C330BA" w14:textId="77777777" w:rsidTr="003D2B3E">
        <w:trPr>
          <w:cantSplit/>
          <w:tblHeader/>
        </w:trPr>
        <w:tc>
          <w:tcPr>
            <w:tcW w:w="5838" w:type="dxa"/>
            <w:gridSpan w:val="2"/>
            <w:vAlign w:val="center"/>
          </w:tcPr>
          <w:p w14:paraId="29C330B7" w14:textId="77777777" w:rsidR="007F6CDE" w:rsidRDefault="007F6CDE">
            <w:pPr>
              <w:rPr>
                <w:b/>
              </w:rPr>
            </w:pPr>
            <w:r>
              <w:rPr>
                <w:b/>
              </w:rPr>
              <w:t>DOKUMENT</w:t>
            </w:r>
          </w:p>
        </w:tc>
        <w:tc>
          <w:tcPr>
            <w:tcW w:w="1701" w:type="dxa"/>
            <w:vAlign w:val="center"/>
          </w:tcPr>
          <w:p w14:paraId="29C330B8" w14:textId="77777777" w:rsidR="007F6CDE" w:rsidRDefault="007F6CDE">
            <w:pPr>
              <w:jc w:val="center"/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281" w:type="dxa"/>
            <w:vAlign w:val="center"/>
          </w:tcPr>
          <w:p w14:paraId="29C330B9" w14:textId="1AFCAED8" w:rsidR="007F6CDE" w:rsidRDefault="007B508B">
            <w:pPr>
              <w:jc w:val="center"/>
              <w:rPr>
                <w:b/>
              </w:rPr>
            </w:pPr>
            <w:r>
              <w:rPr>
                <w:b/>
              </w:rPr>
              <w:t xml:space="preserve">Sted </w:t>
            </w:r>
            <w:proofErr w:type="spellStart"/>
            <w:r>
              <w:rPr>
                <w:b/>
              </w:rPr>
              <w:t>nedlasting</w:t>
            </w:r>
            <w:proofErr w:type="spellEnd"/>
          </w:p>
        </w:tc>
      </w:tr>
      <w:tr w:rsidR="007F6CDE" w14:paraId="29C330C0" w14:textId="77777777" w:rsidTr="003D2B3E">
        <w:tc>
          <w:tcPr>
            <w:tcW w:w="540" w:type="dxa"/>
            <w:tcBorders>
              <w:right w:val="nil"/>
            </w:tcBorders>
          </w:tcPr>
          <w:p w14:paraId="5D0AF5F5" w14:textId="77777777" w:rsidR="007F6CDE" w:rsidRDefault="007F6CDE" w:rsidP="00294A18">
            <w:pPr>
              <w:jc w:val="center"/>
              <w:rPr>
                <w:sz w:val="20"/>
              </w:rPr>
            </w:pPr>
          </w:p>
          <w:p w14:paraId="29C330BB" w14:textId="5F47B581" w:rsidR="003B2C53" w:rsidRDefault="003B2C53" w:rsidP="00294A18">
            <w:pPr>
              <w:jc w:val="center"/>
              <w:rPr>
                <w:sz w:val="20"/>
              </w:rPr>
            </w:pPr>
          </w:p>
        </w:tc>
        <w:tc>
          <w:tcPr>
            <w:tcW w:w="5298" w:type="dxa"/>
            <w:tcBorders>
              <w:left w:val="nil"/>
            </w:tcBorders>
          </w:tcPr>
          <w:p w14:paraId="29C330BC" w14:textId="1BC3ABD4" w:rsidR="007F6CDE" w:rsidRDefault="007F6CDE">
            <w:pPr>
              <w:rPr>
                <w:sz w:val="20"/>
              </w:rPr>
            </w:pPr>
            <w:r>
              <w:rPr>
                <w:sz w:val="20"/>
              </w:rPr>
              <w:t xml:space="preserve">Konkurransegrunnlag – </w:t>
            </w:r>
            <w:proofErr w:type="spellStart"/>
            <w:r>
              <w:rPr>
                <w:sz w:val="20"/>
              </w:rPr>
              <w:t>Kap</w:t>
            </w:r>
            <w:proofErr w:type="spellEnd"/>
            <w:r>
              <w:rPr>
                <w:sz w:val="20"/>
              </w:rPr>
              <w:t xml:space="preserve"> A-E</w:t>
            </w:r>
            <w:r w:rsidR="00FC6BD3">
              <w:rPr>
                <w:sz w:val="20"/>
              </w:rPr>
              <w:t>:</w:t>
            </w:r>
          </w:p>
          <w:p w14:paraId="3CA3935F" w14:textId="65B18374" w:rsidR="00F42F91" w:rsidRDefault="00F42F91" w:rsidP="00F005DC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 w:rsidRPr="00F42F91">
              <w:rPr>
                <w:sz w:val="20"/>
              </w:rPr>
              <w:t>Kap. A1 tom A3</w:t>
            </w:r>
          </w:p>
          <w:p w14:paraId="660CDFCA" w14:textId="0CA323B0" w:rsidR="00F42F91" w:rsidRDefault="00F42F91" w:rsidP="00F005DC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>Kap. B1 tom B3</w:t>
            </w:r>
          </w:p>
          <w:p w14:paraId="699CD640" w14:textId="033A8C8A" w:rsidR="0084184E" w:rsidRDefault="0084184E" w:rsidP="00F005DC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>Kap. C1 tom C4</w:t>
            </w:r>
          </w:p>
          <w:p w14:paraId="205C3667" w14:textId="05E4F9B3" w:rsidR="00F42F91" w:rsidRDefault="00F42F91" w:rsidP="00F005DC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>Kap. D:</w:t>
            </w:r>
            <w:r w:rsidR="000651D5">
              <w:rPr>
                <w:sz w:val="20"/>
              </w:rPr>
              <w:t xml:space="preserve"> </w:t>
            </w:r>
          </w:p>
          <w:p w14:paraId="3DD9DFCD" w14:textId="5F061A7F" w:rsidR="00F005DC" w:rsidRDefault="00F005DC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D1</w:t>
            </w:r>
            <w:r w:rsidR="004A7605">
              <w:rPr>
                <w:sz w:val="20"/>
              </w:rPr>
              <w:t xml:space="preserve"> </w:t>
            </w:r>
            <w:r w:rsidR="00A625B7">
              <w:rPr>
                <w:sz w:val="20"/>
              </w:rPr>
              <w:t>Beskrivelse</w:t>
            </w:r>
            <w:r w:rsidR="00776985">
              <w:rPr>
                <w:sz w:val="20"/>
              </w:rPr>
              <w:t xml:space="preserve"> </w:t>
            </w:r>
            <w:r w:rsidR="000651D5" w:rsidRPr="00FC63B4">
              <w:rPr>
                <w:sz w:val="20"/>
                <w:lang w:val="nn-NO"/>
              </w:rPr>
              <w:t>(*.pdf-format og *.</w:t>
            </w:r>
            <w:proofErr w:type="spellStart"/>
            <w:r w:rsidR="000651D5" w:rsidRPr="00FC63B4">
              <w:rPr>
                <w:sz w:val="20"/>
                <w:lang w:val="nn-NO"/>
              </w:rPr>
              <w:t>gab</w:t>
            </w:r>
            <w:proofErr w:type="spellEnd"/>
            <w:r w:rsidR="000651D5" w:rsidRPr="00FC63B4">
              <w:rPr>
                <w:sz w:val="20"/>
                <w:lang w:val="nn-NO"/>
              </w:rPr>
              <w:t>-format)</w:t>
            </w:r>
            <w:r w:rsidR="00552B32">
              <w:rPr>
                <w:rStyle w:val="Fotnotereferanse"/>
                <w:sz w:val="20"/>
                <w:lang w:val="nn-NO"/>
              </w:rPr>
              <w:footnoteReference w:id="2"/>
            </w:r>
          </w:p>
          <w:p w14:paraId="2AAF1DFE" w14:textId="191574C8" w:rsidR="004A7605" w:rsidRDefault="004A7605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</w:t>
            </w:r>
            <w:r w:rsidR="00A30167">
              <w:rPr>
                <w:sz w:val="20"/>
              </w:rPr>
              <w:t>Arbeidsvarsling</w:t>
            </w:r>
            <w:r w:rsidR="00F14B14">
              <w:rPr>
                <w:sz w:val="20"/>
              </w:rPr>
              <w:t xml:space="preserve"> </w:t>
            </w:r>
          </w:p>
          <w:p w14:paraId="0BE9C5C9" w14:textId="0CCD74D3" w:rsidR="00A30167" w:rsidRDefault="00A30167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</w:t>
            </w:r>
            <w:r w:rsidR="00403991">
              <w:rPr>
                <w:sz w:val="20"/>
              </w:rPr>
              <w:t>SHA</w:t>
            </w:r>
            <w:r w:rsidR="00F14B14">
              <w:rPr>
                <w:sz w:val="20"/>
              </w:rPr>
              <w:t xml:space="preserve"> </w:t>
            </w:r>
          </w:p>
          <w:p w14:paraId="3B6F38B9" w14:textId="7492FDEA" w:rsidR="009504D7" w:rsidRDefault="009504D7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D2-Fresing</w:t>
            </w:r>
            <w:r w:rsidR="0024056D">
              <w:rPr>
                <w:sz w:val="20"/>
              </w:rPr>
              <w:t xml:space="preserve"> </w:t>
            </w:r>
            <w:r w:rsidR="00815F7C">
              <w:rPr>
                <w:sz w:val="20"/>
              </w:rPr>
              <w:t xml:space="preserve">- </w:t>
            </w:r>
            <w:r w:rsidR="00815F7C" w:rsidRPr="002307AF">
              <w:rPr>
                <w:sz w:val="20"/>
              </w:rPr>
              <w:t>Kravspesifikasjoner til fresespor for vegoppmerking</w:t>
            </w:r>
            <w:r w:rsidR="00443F91">
              <w:rPr>
                <w:sz w:val="20"/>
              </w:rPr>
              <w:t xml:space="preserve"> </w:t>
            </w:r>
          </w:p>
          <w:p w14:paraId="43F4A6A4" w14:textId="56F3ABA7" w:rsidR="000C7870" w:rsidRPr="0023625E" w:rsidRDefault="000C7870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  <w:highlight w:val="lightGray"/>
              </w:rPr>
            </w:pPr>
            <w:r w:rsidRPr="0023625E">
              <w:rPr>
                <w:sz w:val="20"/>
                <w:highlight w:val="lightGray"/>
              </w:rPr>
              <w:t>D2-Hovedplan</w:t>
            </w:r>
          </w:p>
          <w:p w14:paraId="5D0D1B01" w14:textId="148831EA" w:rsidR="000C7870" w:rsidRPr="0023625E" w:rsidRDefault="000C7870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  <w:highlight w:val="lightGray"/>
              </w:rPr>
            </w:pPr>
            <w:r w:rsidRPr="0023625E">
              <w:rPr>
                <w:sz w:val="20"/>
                <w:highlight w:val="lightGray"/>
              </w:rPr>
              <w:t>D2-</w:t>
            </w:r>
            <w:r w:rsidR="0005425C" w:rsidRPr="0023625E">
              <w:rPr>
                <w:sz w:val="20"/>
                <w:highlight w:val="lightGray"/>
              </w:rPr>
              <w:t>Spesielle frister</w:t>
            </w:r>
          </w:p>
          <w:p w14:paraId="2EFE7610" w14:textId="2096602F" w:rsidR="009504D7" w:rsidRDefault="00CF5D42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D2-Koder</w:t>
            </w:r>
            <w:r w:rsidR="0005737F">
              <w:rPr>
                <w:sz w:val="20"/>
              </w:rPr>
              <w:t xml:space="preserve"> </w:t>
            </w:r>
          </w:p>
          <w:p w14:paraId="6E802F11" w14:textId="6302494A" w:rsidR="00F42F91" w:rsidRDefault="00CF5D42" w:rsidP="00AC414F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 w:rsidRPr="00AC414F">
              <w:rPr>
                <w:sz w:val="20"/>
              </w:rPr>
              <w:t>D2-Tonnasje</w:t>
            </w:r>
            <w:r w:rsidR="00443F91">
              <w:rPr>
                <w:sz w:val="20"/>
              </w:rPr>
              <w:t xml:space="preserve"> </w:t>
            </w:r>
          </w:p>
          <w:p w14:paraId="69C27D23" w14:textId="6973A005" w:rsidR="00EB4CBC" w:rsidRDefault="00EB4CBC" w:rsidP="00AC414F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D2-K, D2-M og D2-L</w:t>
            </w:r>
          </w:p>
          <w:p w14:paraId="6C26DC60" w14:textId="40F6AF1A" w:rsidR="009A2AAF" w:rsidRDefault="009A2AAF" w:rsidP="004A4ED7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>Kap. E Svardokumenter</w:t>
            </w:r>
          </w:p>
          <w:p w14:paraId="649BFDC4" w14:textId="4FE2E1B9" w:rsidR="0076072F" w:rsidRDefault="0076072F" w:rsidP="0076072F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 xml:space="preserve">E1 Dokumentasjon fra tilbyder </w:t>
            </w:r>
          </w:p>
          <w:p w14:paraId="2E78F3FB" w14:textId="2C660549" w:rsidR="0076072F" w:rsidRPr="0047462D" w:rsidRDefault="0076072F" w:rsidP="0076072F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 w:rsidRPr="0047462D">
              <w:rPr>
                <w:sz w:val="20"/>
              </w:rPr>
              <w:t>E2 Svardokument for vurdering av leverandørens</w:t>
            </w:r>
            <w:r w:rsidR="0047462D" w:rsidRPr="0047462D">
              <w:rPr>
                <w:sz w:val="20"/>
              </w:rPr>
              <w:t xml:space="preserve"> </w:t>
            </w:r>
            <w:r w:rsidRPr="0047462D">
              <w:rPr>
                <w:sz w:val="20"/>
              </w:rPr>
              <w:t xml:space="preserve">kvalifikasjoner </w:t>
            </w:r>
          </w:p>
          <w:p w14:paraId="0DF7EE8A" w14:textId="412B1780" w:rsidR="0076072F" w:rsidRDefault="0076072F" w:rsidP="0076072F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 xml:space="preserve">E3 Beskrivelse med utfylte priser </w:t>
            </w:r>
          </w:p>
          <w:p w14:paraId="7E2A176D" w14:textId="35FEB5AD" w:rsidR="0076072F" w:rsidRDefault="0076072F" w:rsidP="006F13C9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E4 Prisskjema: Timepriser for mannskap og maskiner</w:t>
            </w:r>
          </w:p>
          <w:p w14:paraId="52A83F54" w14:textId="29642A48" w:rsidR="0076072F" w:rsidRPr="006F13C9" w:rsidRDefault="0076072F" w:rsidP="004A4ED7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 w:rsidRPr="006F13C9">
              <w:rPr>
                <w:sz w:val="20"/>
              </w:rPr>
              <w:t xml:space="preserve">E5 Tilbudsskjema </w:t>
            </w:r>
          </w:p>
          <w:p w14:paraId="7B7884C1" w14:textId="4D7727F7" w:rsidR="004D69CB" w:rsidRDefault="000E7DB9" w:rsidP="004D69CB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 w:rsidRPr="00606A46">
              <w:rPr>
                <w:sz w:val="20"/>
              </w:rPr>
              <w:t xml:space="preserve">Skjema - Fullmakt for innhenting av utvidet skatteattest </w:t>
            </w:r>
            <w:r w:rsidR="000B25A7">
              <w:rPr>
                <w:rStyle w:val="Fotnotereferanse"/>
                <w:sz w:val="20"/>
              </w:rPr>
              <w:footnoteReference w:id="3"/>
            </w:r>
          </w:p>
          <w:p w14:paraId="6F451AB3" w14:textId="2F9FC5D7" w:rsidR="00E70142" w:rsidRPr="004D69CB" w:rsidRDefault="00E70142" w:rsidP="004D69CB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 xml:space="preserve">Skjema - </w:t>
            </w:r>
            <w:r w:rsidRPr="00E70142">
              <w:rPr>
                <w:sz w:val="20"/>
              </w:rPr>
              <w:t>Inntakskontroll - Erklæring ved bruk av underentreprenør eller virksomhet som foretar utleie av personell</w:t>
            </w:r>
            <w:r w:rsidR="002175FC">
              <w:rPr>
                <w:rStyle w:val="Fotnotereferanse"/>
                <w:sz w:val="20"/>
              </w:rPr>
              <w:footnoteReference w:id="4"/>
            </w:r>
            <w:r w:rsidR="005B4F73">
              <w:rPr>
                <w:sz w:val="20"/>
              </w:rPr>
              <w:t xml:space="preserve">  </w:t>
            </w:r>
          </w:p>
          <w:p w14:paraId="29C330BD" w14:textId="1D83F2C3" w:rsidR="00F841CA" w:rsidRDefault="004D69CB" w:rsidP="00730EB6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 w:rsidRPr="00730EB6">
              <w:rPr>
                <w:sz w:val="20"/>
              </w:rPr>
              <w:lastRenderedPageBreak/>
              <w:t>ESPD-skjema (*.</w:t>
            </w:r>
            <w:proofErr w:type="spellStart"/>
            <w:r w:rsidRPr="00730EB6">
              <w:rPr>
                <w:sz w:val="20"/>
              </w:rPr>
              <w:t>xml</w:t>
            </w:r>
            <w:proofErr w:type="spellEnd"/>
            <w:r w:rsidRPr="00730EB6">
              <w:rPr>
                <w:sz w:val="20"/>
              </w:rPr>
              <w:t>-format)</w:t>
            </w:r>
            <w:r>
              <w:rPr>
                <w:rStyle w:val="Fotnotereferanse"/>
                <w:sz w:val="20"/>
              </w:rPr>
              <w:footnoteReference w:id="5"/>
            </w:r>
          </w:p>
        </w:tc>
        <w:tc>
          <w:tcPr>
            <w:tcW w:w="1701" w:type="dxa"/>
            <w:vAlign w:val="center"/>
          </w:tcPr>
          <w:p w14:paraId="282380C9" w14:textId="77777777" w:rsidR="000B7D72" w:rsidRDefault="000B7D72">
            <w:pPr>
              <w:jc w:val="center"/>
              <w:rPr>
                <w:sz w:val="20"/>
                <w:highlight w:val="lightGray"/>
              </w:rPr>
            </w:pPr>
          </w:p>
          <w:p w14:paraId="11A65C5E" w14:textId="77777777" w:rsidR="000B7D72" w:rsidRDefault="000B7D72">
            <w:pPr>
              <w:jc w:val="center"/>
              <w:rPr>
                <w:sz w:val="20"/>
                <w:highlight w:val="lightGray"/>
              </w:rPr>
            </w:pPr>
          </w:p>
          <w:p w14:paraId="29C330BE" w14:textId="75106958" w:rsidR="007F6CDE" w:rsidRDefault="007F6CD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highlight w:val="lightGray"/>
              </w:rPr>
              <w:t>åååå</w:t>
            </w:r>
            <w:proofErr w:type="spellEnd"/>
            <w:r>
              <w:rPr>
                <w:sz w:val="20"/>
                <w:highlight w:val="lightGray"/>
              </w:rPr>
              <w:t>-mm-</w:t>
            </w:r>
            <w:proofErr w:type="spellStart"/>
            <w:r>
              <w:rPr>
                <w:sz w:val="20"/>
                <w:highlight w:val="lightGray"/>
              </w:rPr>
              <w:t>dd</w:t>
            </w:r>
            <w:proofErr w:type="spellEnd"/>
          </w:p>
        </w:tc>
        <w:tc>
          <w:tcPr>
            <w:tcW w:w="1281" w:type="dxa"/>
            <w:vAlign w:val="center"/>
          </w:tcPr>
          <w:p w14:paraId="408D7DCC" w14:textId="77777777" w:rsidR="000B7D72" w:rsidRDefault="000B7D72">
            <w:pPr>
              <w:jc w:val="center"/>
              <w:rPr>
                <w:sz w:val="20"/>
              </w:rPr>
            </w:pPr>
          </w:p>
          <w:p w14:paraId="50819F3F" w14:textId="77777777" w:rsidR="000B7D72" w:rsidRDefault="000B7D72">
            <w:pPr>
              <w:jc w:val="center"/>
              <w:rPr>
                <w:sz w:val="20"/>
              </w:rPr>
            </w:pPr>
          </w:p>
          <w:p w14:paraId="29C330BF" w14:textId="0F1FC2D2" w:rsidR="007F6CDE" w:rsidRDefault="001B51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</w:tr>
      <w:tr w:rsidR="007F6CDE" w14:paraId="29C330CA" w14:textId="77777777" w:rsidTr="003D2B3E">
        <w:tc>
          <w:tcPr>
            <w:tcW w:w="540" w:type="dxa"/>
            <w:tcBorders>
              <w:right w:val="nil"/>
            </w:tcBorders>
          </w:tcPr>
          <w:p w14:paraId="29C330C6" w14:textId="77777777" w:rsidR="007F6CDE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7F6CDE">
              <w:rPr>
                <w:sz w:val="20"/>
              </w:rPr>
              <w:t>3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C7" w14:textId="77777777" w:rsidR="007F6CDE" w:rsidRDefault="007F6CDE" w:rsidP="00AE0E55">
            <w:pPr>
              <w:rPr>
                <w:sz w:val="20"/>
              </w:rPr>
            </w:pPr>
            <w:r>
              <w:rPr>
                <w:sz w:val="20"/>
              </w:rPr>
              <w:t xml:space="preserve">Håndbok </w:t>
            </w:r>
            <w:r w:rsidR="00AE0E55">
              <w:rPr>
                <w:sz w:val="20"/>
              </w:rPr>
              <w:t>R761</w:t>
            </w:r>
            <w:r>
              <w:rPr>
                <w:sz w:val="20"/>
              </w:rPr>
              <w:t xml:space="preserve"> Prosesskode 1</w:t>
            </w:r>
          </w:p>
        </w:tc>
        <w:tc>
          <w:tcPr>
            <w:tcW w:w="1701" w:type="dxa"/>
            <w:vAlign w:val="center"/>
          </w:tcPr>
          <w:p w14:paraId="29C330C8" w14:textId="45B97970" w:rsidR="007F6CDE" w:rsidRDefault="005E1707" w:rsidP="00486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</w:t>
            </w:r>
            <w:r w:rsidR="00BF32CB">
              <w:rPr>
                <w:sz w:val="20"/>
              </w:rPr>
              <w:t>8</w:t>
            </w:r>
          </w:p>
        </w:tc>
        <w:tc>
          <w:tcPr>
            <w:tcW w:w="1281" w:type="dxa"/>
            <w:vAlign w:val="center"/>
          </w:tcPr>
          <w:p w14:paraId="29C330C9" w14:textId="40C3A1F5" w:rsidR="007F6CDE" w:rsidRDefault="00D210C6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7F6CDE" w:rsidRPr="00294A18" w14:paraId="29C330CF" w14:textId="77777777" w:rsidTr="003D2B3E">
        <w:tc>
          <w:tcPr>
            <w:tcW w:w="540" w:type="dxa"/>
            <w:tcBorders>
              <w:right w:val="nil"/>
            </w:tcBorders>
          </w:tcPr>
          <w:p w14:paraId="29C330CB" w14:textId="77777777" w:rsidR="007F6CDE" w:rsidRPr="00294A18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294A18">
              <w:rPr>
                <w:sz w:val="20"/>
              </w:rPr>
              <w:t>4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CC" w14:textId="77777777" w:rsidR="007F6CDE" w:rsidRPr="00AE0E55" w:rsidRDefault="001E7359" w:rsidP="00AE0E55">
            <w:pPr>
              <w:rPr>
                <w:sz w:val="20"/>
                <w:lang w:val="nn-NO"/>
              </w:rPr>
            </w:pPr>
            <w:proofErr w:type="spellStart"/>
            <w:r w:rsidRPr="00AE0E55">
              <w:rPr>
                <w:sz w:val="20"/>
                <w:lang w:val="nn-NO"/>
              </w:rPr>
              <w:t>Håndbok</w:t>
            </w:r>
            <w:proofErr w:type="spellEnd"/>
            <w:r w:rsidRPr="00AE0E55">
              <w:rPr>
                <w:sz w:val="20"/>
                <w:lang w:val="nn-NO"/>
              </w:rPr>
              <w:t xml:space="preserve"> </w:t>
            </w:r>
            <w:r w:rsidR="00AE0E55">
              <w:rPr>
                <w:sz w:val="20"/>
                <w:lang w:val="nn-NO"/>
              </w:rPr>
              <w:t>N301</w:t>
            </w:r>
            <w:r w:rsidRPr="00AE0E55">
              <w:rPr>
                <w:sz w:val="20"/>
                <w:lang w:val="nn-NO"/>
              </w:rPr>
              <w:t xml:space="preserve"> </w:t>
            </w:r>
            <w:r w:rsidR="005C10C5" w:rsidRPr="00AE0E55">
              <w:rPr>
                <w:sz w:val="20"/>
                <w:lang w:val="nn-NO"/>
              </w:rPr>
              <w:t>Arbeid på og ved veg</w:t>
            </w:r>
          </w:p>
        </w:tc>
        <w:tc>
          <w:tcPr>
            <w:tcW w:w="1701" w:type="dxa"/>
            <w:vAlign w:val="center"/>
          </w:tcPr>
          <w:p w14:paraId="29C330CD" w14:textId="5BCFC2DD" w:rsidR="007F6CDE" w:rsidRPr="00294A18" w:rsidRDefault="00675C0F" w:rsidP="001E73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2022-08</w:t>
            </w:r>
          </w:p>
        </w:tc>
        <w:tc>
          <w:tcPr>
            <w:tcW w:w="1281" w:type="dxa"/>
            <w:vAlign w:val="center"/>
          </w:tcPr>
          <w:p w14:paraId="29C330CE" w14:textId="2C2906CD" w:rsidR="007F6CDE" w:rsidRPr="00294A18" w:rsidRDefault="00D210C6" w:rsidP="00D508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294A18" w14:paraId="29C330D4" w14:textId="77777777" w:rsidTr="003D2B3E">
        <w:tc>
          <w:tcPr>
            <w:tcW w:w="540" w:type="dxa"/>
            <w:tcBorders>
              <w:right w:val="nil"/>
            </w:tcBorders>
          </w:tcPr>
          <w:p w14:paraId="29C330D0" w14:textId="77777777" w:rsidR="00294A18" w:rsidRPr="00294A18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294A18">
              <w:rPr>
                <w:sz w:val="20"/>
              </w:rPr>
              <w:t>5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D1" w14:textId="77777777" w:rsidR="00294A18" w:rsidRPr="00294A18" w:rsidRDefault="00294A18" w:rsidP="00294A18">
            <w:pPr>
              <w:rPr>
                <w:sz w:val="20"/>
              </w:rPr>
            </w:pPr>
            <w:r w:rsidRPr="00294A18">
              <w:rPr>
                <w:sz w:val="20"/>
              </w:rPr>
              <w:t>Liste over veger hvor det forutsettes nattarbeid</w:t>
            </w:r>
          </w:p>
        </w:tc>
        <w:tc>
          <w:tcPr>
            <w:tcW w:w="1701" w:type="dxa"/>
            <w:vAlign w:val="center"/>
          </w:tcPr>
          <w:p w14:paraId="29C330D2" w14:textId="77777777" w:rsidR="00294A18" w:rsidRPr="00294A18" w:rsidRDefault="00294A18" w:rsidP="00294A18">
            <w:pPr>
              <w:jc w:val="center"/>
              <w:rPr>
                <w:sz w:val="20"/>
              </w:rPr>
            </w:pPr>
            <w:proofErr w:type="spellStart"/>
            <w:r w:rsidRPr="000F1675">
              <w:rPr>
                <w:sz w:val="20"/>
                <w:highlight w:val="lightGray"/>
              </w:rPr>
              <w:t>åååå</w:t>
            </w:r>
            <w:proofErr w:type="spellEnd"/>
            <w:r w:rsidRPr="000F1675">
              <w:rPr>
                <w:sz w:val="20"/>
                <w:highlight w:val="lightGray"/>
              </w:rPr>
              <w:t>-mm-</w:t>
            </w:r>
            <w:proofErr w:type="spellStart"/>
            <w:r w:rsidRPr="000F1675">
              <w:rPr>
                <w:sz w:val="20"/>
                <w:highlight w:val="lightGray"/>
              </w:rPr>
              <w:t>dd</w:t>
            </w:r>
            <w:proofErr w:type="spellEnd"/>
          </w:p>
        </w:tc>
        <w:tc>
          <w:tcPr>
            <w:tcW w:w="1281" w:type="dxa"/>
            <w:vAlign w:val="center"/>
          </w:tcPr>
          <w:p w14:paraId="29C330D3" w14:textId="77777777" w:rsidR="00294A18" w:rsidRDefault="00F750D7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</w:tr>
      <w:tr w:rsidR="007F6CDE" w14:paraId="29C330D9" w14:textId="77777777" w:rsidTr="003D2B3E">
        <w:tc>
          <w:tcPr>
            <w:tcW w:w="540" w:type="dxa"/>
            <w:tcBorders>
              <w:right w:val="nil"/>
            </w:tcBorders>
          </w:tcPr>
          <w:p w14:paraId="29C330D5" w14:textId="77777777" w:rsidR="007F6CDE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6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D6" w14:textId="5F9601BE" w:rsidR="007F6CDE" w:rsidRDefault="002A436B" w:rsidP="00AE0E55">
            <w:pPr>
              <w:rPr>
                <w:sz w:val="20"/>
              </w:rPr>
            </w:pPr>
            <w:r>
              <w:rPr>
                <w:sz w:val="20"/>
              </w:rPr>
              <w:t xml:space="preserve">Vedlegg til R19, </w:t>
            </w:r>
            <w:r w:rsidR="004A68E8">
              <w:rPr>
                <w:sz w:val="20"/>
              </w:rPr>
              <w:t>drivstoff-/energiforbruksrapport (</w:t>
            </w:r>
            <w:r w:rsidR="00FD24B7">
              <w:rPr>
                <w:sz w:val="20"/>
              </w:rPr>
              <w:t>Excel)</w:t>
            </w:r>
          </w:p>
        </w:tc>
        <w:tc>
          <w:tcPr>
            <w:tcW w:w="1701" w:type="dxa"/>
            <w:vAlign w:val="center"/>
          </w:tcPr>
          <w:p w14:paraId="29C330D7" w14:textId="18CDCDC3" w:rsidR="007F6CDE" w:rsidRDefault="00FD24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2021-11</w:t>
            </w:r>
          </w:p>
        </w:tc>
        <w:tc>
          <w:tcPr>
            <w:tcW w:w="1281" w:type="dxa"/>
            <w:vAlign w:val="center"/>
          </w:tcPr>
          <w:p w14:paraId="29C330D8" w14:textId="2A5B6F5C" w:rsidR="007F6CDE" w:rsidRDefault="00FD24B7" w:rsidP="00D508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</w:tr>
      <w:tr w:rsidR="0038537D" w:rsidRPr="00953E5C" w14:paraId="29C330DE" w14:textId="77777777" w:rsidTr="003D2B3E">
        <w:tc>
          <w:tcPr>
            <w:tcW w:w="540" w:type="dxa"/>
            <w:tcBorders>
              <w:right w:val="nil"/>
            </w:tcBorders>
          </w:tcPr>
          <w:p w14:paraId="29C330DA" w14:textId="77777777" w:rsidR="00294A18" w:rsidRPr="00953E5C" w:rsidRDefault="00294A18" w:rsidP="001E7359">
            <w:pPr>
              <w:jc w:val="center"/>
              <w:rPr>
                <w:sz w:val="20"/>
              </w:rPr>
            </w:pPr>
            <w:r w:rsidRPr="0038537D">
              <w:rPr>
                <w:sz w:val="20"/>
              </w:rPr>
              <w:t xml:space="preserve">  </w:t>
            </w:r>
            <w:r w:rsidR="001E7359" w:rsidRPr="00953E5C">
              <w:rPr>
                <w:sz w:val="20"/>
              </w:rPr>
              <w:t>7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DB" w14:textId="77777777" w:rsidR="00294A18" w:rsidRPr="00953E5C" w:rsidRDefault="00294A18" w:rsidP="00AE0E55">
            <w:pPr>
              <w:rPr>
                <w:sz w:val="20"/>
              </w:rPr>
            </w:pPr>
            <w:r w:rsidRPr="00953E5C">
              <w:rPr>
                <w:sz w:val="20"/>
              </w:rPr>
              <w:t xml:space="preserve">Håndbok </w:t>
            </w:r>
            <w:r w:rsidR="00AE0E55" w:rsidRPr="00953E5C">
              <w:rPr>
                <w:sz w:val="20"/>
              </w:rPr>
              <w:t>N302</w:t>
            </w:r>
            <w:r w:rsidRPr="00953E5C">
              <w:rPr>
                <w:sz w:val="20"/>
              </w:rPr>
              <w:t xml:space="preserve"> Vegoppmerking (oppmerkingsnormal)</w:t>
            </w:r>
          </w:p>
        </w:tc>
        <w:tc>
          <w:tcPr>
            <w:tcW w:w="1701" w:type="dxa"/>
            <w:vAlign w:val="center"/>
          </w:tcPr>
          <w:p w14:paraId="29C330DC" w14:textId="36B5130D" w:rsidR="00294A18" w:rsidRPr="00953E5C" w:rsidRDefault="00C64B10" w:rsidP="00486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2021-06</w:t>
            </w:r>
          </w:p>
        </w:tc>
        <w:tc>
          <w:tcPr>
            <w:tcW w:w="1281" w:type="dxa"/>
            <w:vAlign w:val="center"/>
          </w:tcPr>
          <w:p w14:paraId="29C330DD" w14:textId="10CBD4C5" w:rsidR="00294A18" w:rsidRPr="00953E5C" w:rsidRDefault="00D210C6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2307AF" w:rsidRPr="00953E5C" w14:paraId="3CB19AF5" w14:textId="77777777" w:rsidTr="003D2B3E">
        <w:tc>
          <w:tcPr>
            <w:tcW w:w="540" w:type="dxa"/>
            <w:tcBorders>
              <w:right w:val="nil"/>
            </w:tcBorders>
          </w:tcPr>
          <w:p w14:paraId="38C6AB85" w14:textId="42F93469" w:rsidR="002307AF" w:rsidRPr="0038537D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 xml:space="preserve">  8</w:t>
            </w:r>
          </w:p>
        </w:tc>
        <w:tc>
          <w:tcPr>
            <w:tcW w:w="5298" w:type="dxa"/>
            <w:tcBorders>
              <w:left w:val="nil"/>
            </w:tcBorders>
          </w:tcPr>
          <w:p w14:paraId="38AEF159" w14:textId="5755F087" w:rsidR="002307AF" w:rsidRPr="00953E5C" w:rsidRDefault="0052151D" w:rsidP="002307AF">
            <w:pPr>
              <w:rPr>
                <w:sz w:val="20"/>
              </w:rPr>
            </w:pPr>
            <w:r>
              <w:rPr>
                <w:sz w:val="20"/>
              </w:rPr>
              <w:t>Utgår</w:t>
            </w:r>
            <w:r w:rsidR="009C68E1">
              <w:rPr>
                <w:sz w:val="20"/>
              </w:rPr>
              <w:t xml:space="preserve"> (erstattet av kap. D2-Fresing)</w:t>
            </w:r>
          </w:p>
        </w:tc>
        <w:tc>
          <w:tcPr>
            <w:tcW w:w="1701" w:type="dxa"/>
            <w:vAlign w:val="center"/>
          </w:tcPr>
          <w:p w14:paraId="2A6DA99E" w14:textId="404B2C3C" w:rsidR="002307AF" w:rsidRPr="00953E5C" w:rsidRDefault="002307AF" w:rsidP="002307AF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4C10D469" w14:textId="1EECD25D" w:rsidR="002307AF" w:rsidRDefault="002307AF" w:rsidP="002307AF">
            <w:pPr>
              <w:jc w:val="center"/>
              <w:rPr>
                <w:sz w:val="20"/>
              </w:rPr>
            </w:pPr>
          </w:p>
        </w:tc>
      </w:tr>
      <w:tr w:rsidR="002307AF" w:rsidRPr="00953E5C" w14:paraId="29C330E3" w14:textId="77777777" w:rsidTr="003D2B3E">
        <w:tc>
          <w:tcPr>
            <w:tcW w:w="540" w:type="dxa"/>
            <w:tcBorders>
              <w:right w:val="nil"/>
            </w:tcBorders>
          </w:tcPr>
          <w:p w14:paraId="29C330DF" w14:textId="6D5C65C0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 xml:space="preserve">  9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E0" w14:textId="7C5596C3" w:rsidR="002307AF" w:rsidRPr="00953E5C" w:rsidRDefault="009237CC" w:rsidP="002307AF">
            <w:pPr>
              <w:rPr>
                <w:sz w:val="20"/>
              </w:rPr>
            </w:pPr>
            <w:r>
              <w:rPr>
                <w:sz w:val="20"/>
                <w:szCs w:val="20"/>
              </w:rPr>
              <w:t>Utgår</w:t>
            </w:r>
            <w:r w:rsidR="00BF2B53">
              <w:rPr>
                <w:sz w:val="20"/>
                <w:szCs w:val="20"/>
              </w:rPr>
              <w:t xml:space="preserve"> (erstattet av </w:t>
            </w:r>
            <w:proofErr w:type="spellStart"/>
            <w:r w:rsidR="00BF2B53">
              <w:rPr>
                <w:sz w:val="20"/>
                <w:szCs w:val="20"/>
              </w:rPr>
              <w:t>dok</w:t>
            </w:r>
            <w:proofErr w:type="spellEnd"/>
            <w:r w:rsidR="00BF2B53">
              <w:rPr>
                <w:sz w:val="20"/>
                <w:szCs w:val="20"/>
              </w:rPr>
              <w:t>. nr. 19)</w:t>
            </w:r>
          </w:p>
        </w:tc>
        <w:tc>
          <w:tcPr>
            <w:tcW w:w="1701" w:type="dxa"/>
            <w:vAlign w:val="center"/>
          </w:tcPr>
          <w:p w14:paraId="29C330E1" w14:textId="751EA880" w:rsidR="002307AF" w:rsidRPr="00953E5C" w:rsidRDefault="002307AF" w:rsidP="002307AF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9C330E2" w14:textId="34333295" w:rsidR="002307AF" w:rsidRPr="00953E5C" w:rsidRDefault="002307AF" w:rsidP="002307AF">
            <w:pPr>
              <w:jc w:val="center"/>
              <w:rPr>
                <w:sz w:val="20"/>
              </w:rPr>
            </w:pPr>
          </w:p>
        </w:tc>
      </w:tr>
      <w:tr w:rsidR="002307AF" w:rsidRPr="00953E5C" w14:paraId="29C330E8" w14:textId="77777777" w:rsidTr="003D2B3E">
        <w:tc>
          <w:tcPr>
            <w:tcW w:w="540" w:type="dxa"/>
            <w:tcBorders>
              <w:right w:val="nil"/>
            </w:tcBorders>
          </w:tcPr>
          <w:p w14:paraId="29C330E4" w14:textId="0CB86D24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10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E5" w14:textId="77777777" w:rsidR="002307AF" w:rsidRPr="00953E5C" w:rsidRDefault="002307AF" w:rsidP="002307AF">
            <w:pPr>
              <w:rPr>
                <w:sz w:val="20"/>
              </w:rPr>
            </w:pPr>
            <w:r w:rsidRPr="00953E5C">
              <w:rPr>
                <w:sz w:val="20"/>
              </w:rPr>
              <w:t>Håndbok R310 Trafikksikkerhetsutstyr</w:t>
            </w:r>
          </w:p>
        </w:tc>
        <w:tc>
          <w:tcPr>
            <w:tcW w:w="1701" w:type="dxa"/>
            <w:vAlign w:val="center"/>
          </w:tcPr>
          <w:p w14:paraId="29C330E6" w14:textId="7777777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2011</w:t>
            </w:r>
          </w:p>
        </w:tc>
        <w:tc>
          <w:tcPr>
            <w:tcW w:w="1281" w:type="dxa"/>
            <w:vAlign w:val="center"/>
          </w:tcPr>
          <w:p w14:paraId="29C330E7" w14:textId="52F260B9" w:rsidR="002307AF" w:rsidRPr="00953E5C" w:rsidRDefault="00F63EC5" w:rsidP="002307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2307AF" w:rsidRPr="00953E5C" w14:paraId="29C330EE" w14:textId="77777777" w:rsidTr="003D2B3E">
        <w:tc>
          <w:tcPr>
            <w:tcW w:w="540" w:type="dxa"/>
            <w:tcBorders>
              <w:right w:val="nil"/>
            </w:tcBorders>
          </w:tcPr>
          <w:p w14:paraId="29C330E9" w14:textId="1A3FB142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11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EA" w14:textId="77777777" w:rsidR="002307AF" w:rsidRPr="00953E5C" w:rsidRDefault="002307AF" w:rsidP="002307AF">
            <w:pPr>
              <w:rPr>
                <w:sz w:val="20"/>
              </w:rPr>
            </w:pPr>
            <w:r w:rsidRPr="00953E5C">
              <w:rPr>
                <w:sz w:val="20"/>
              </w:rPr>
              <w:t>NA-rundskriv 2006/11 Vegoppmerking – Kontroll og kvalitetsoppfølging av funksjonsnivå (del 1)</w:t>
            </w:r>
          </w:p>
        </w:tc>
        <w:tc>
          <w:tcPr>
            <w:tcW w:w="1701" w:type="dxa"/>
            <w:vAlign w:val="center"/>
          </w:tcPr>
          <w:p w14:paraId="29C330EC" w14:textId="7777777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2006-09</w:t>
            </w:r>
          </w:p>
        </w:tc>
        <w:tc>
          <w:tcPr>
            <w:tcW w:w="1281" w:type="dxa"/>
            <w:vAlign w:val="center"/>
          </w:tcPr>
          <w:p w14:paraId="29C330ED" w14:textId="7777777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A</w:t>
            </w:r>
          </w:p>
        </w:tc>
      </w:tr>
      <w:tr w:rsidR="002307AF" w:rsidRPr="00953E5C" w14:paraId="29C330F4" w14:textId="77777777" w:rsidTr="003D2B3E">
        <w:tc>
          <w:tcPr>
            <w:tcW w:w="540" w:type="dxa"/>
            <w:tcBorders>
              <w:right w:val="nil"/>
            </w:tcBorders>
          </w:tcPr>
          <w:p w14:paraId="29C330EF" w14:textId="187FE6C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12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F0" w14:textId="77777777" w:rsidR="002307AF" w:rsidRPr="00953E5C" w:rsidRDefault="002307AF" w:rsidP="002307AF">
            <w:pPr>
              <w:pStyle w:val="AADFG"/>
              <w:rPr>
                <w:sz w:val="20"/>
              </w:rPr>
            </w:pPr>
            <w:r w:rsidRPr="00953E5C">
              <w:rPr>
                <w:sz w:val="20"/>
              </w:rPr>
              <w:t>Metode for funksjonskontroll av vegoppmerking</w:t>
            </w:r>
          </w:p>
          <w:p w14:paraId="29C330F1" w14:textId="77777777" w:rsidR="002307AF" w:rsidRPr="00953E5C" w:rsidRDefault="002307AF" w:rsidP="002307AF">
            <w:pPr>
              <w:pStyle w:val="AADFG"/>
              <w:rPr>
                <w:b/>
                <w:bCs/>
                <w:sz w:val="20"/>
                <w:szCs w:val="20"/>
                <w:lang w:val="nn-NO"/>
              </w:rPr>
            </w:pPr>
            <w:r w:rsidRPr="00953E5C">
              <w:rPr>
                <w:sz w:val="20"/>
                <w:lang w:val="nn-NO"/>
              </w:rPr>
              <w:t>Vedlegg til NA-rundskriv 2006/11</w:t>
            </w:r>
          </w:p>
        </w:tc>
        <w:tc>
          <w:tcPr>
            <w:tcW w:w="1701" w:type="dxa"/>
            <w:vAlign w:val="center"/>
          </w:tcPr>
          <w:p w14:paraId="29C330F2" w14:textId="77777777" w:rsidR="002307AF" w:rsidRPr="00FC6BFB" w:rsidRDefault="002307AF" w:rsidP="002307AF">
            <w:pPr>
              <w:jc w:val="center"/>
              <w:rPr>
                <w:sz w:val="20"/>
              </w:rPr>
            </w:pPr>
            <w:r w:rsidRPr="00FC6BFB">
              <w:rPr>
                <w:sz w:val="20"/>
              </w:rPr>
              <w:t>1997-02-17</w:t>
            </w:r>
          </w:p>
        </w:tc>
        <w:tc>
          <w:tcPr>
            <w:tcW w:w="1281" w:type="dxa"/>
            <w:vAlign w:val="center"/>
          </w:tcPr>
          <w:p w14:paraId="29C330F3" w14:textId="7777777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A</w:t>
            </w:r>
          </w:p>
        </w:tc>
      </w:tr>
      <w:tr w:rsidR="002307AF" w:rsidRPr="00247F3C" w14:paraId="29C330F9" w14:textId="77777777" w:rsidTr="003D2B3E">
        <w:tc>
          <w:tcPr>
            <w:tcW w:w="540" w:type="dxa"/>
            <w:tcBorders>
              <w:right w:val="nil"/>
            </w:tcBorders>
          </w:tcPr>
          <w:p w14:paraId="29C330F5" w14:textId="7DC523CD" w:rsidR="002307AF" w:rsidRPr="00953E5C" w:rsidRDefault="002307AF" w:rsidP="002307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F6" w14:textId="77777777" w:rsidR="002307AF" w:rsidRPr="00953E5C" w:rsidRDefault="002307AF" w:rsidP="002307AF">
            <w:pPr>
              <w:rPr>
                <w:sz w:val="20"/>
              </w:rPr>
            </w:pPr>
            <w:proofErr w:type="spellStart"/>
            <w:r w:rsidRPr="00953E5C">
              <w:rPr>
                <w:sz w:val="20"/>
              </w:rPr>
              <w:t>Trekkregler</w:t>
            </w:r>
            <w:proofErr w:type="spellEnd"/>
            <w:r>
              <w:rPr>
                <w:sz w:val="20"/>
              </w:rPr>
              <w:t xml:space="preserve"> for vegoppmerking V4</w:t>
            </w:r>
          </w:p>
        </w:tc>
        <w:tc>
          <w:tcPr>
            <w:tcW w:w="1701" w:type="dxa"/>
            <w:vAlign w:val="center"/>
          </w:tcPr>
          <w:p w14:paraId="29C330F7" w14:textId="77777777" w:rsidR="002307AF" w:rsidRPr="00FC6BFB" w:rsidRDefault="002307AF" w:rsidP="002307AF">
            <w:pPr>
              <w:jc w:val="center"/>
              <w:rPr>
                <w:sz w:val="20"/>
              </w:rPr>
            </w:pPr>
            <w:r w:rsidRPr="00FC6BFB">
              <w:rPr>
                <w:sz w:val="20"/>
              </w:rPr>
              <w:t>201</w:t>
            </w:r>
            <w:r>
              <w:rPr>
                <w:sz w:val="20"/>
              </w:rPr>
              <w:t>7</w:t>
            </w:r>
            <w:r w:rsidRPr="00FC6BFB">
              <w:rPr>
                <w:sz w:val="20"/>
              </w:rPr>
              <w:t>-1</w:t>
            </w:r>
            <w:r>
              <w:rPr>
                <w:sz w:val="20"/>
              </w:rPr>
              <w:t>2</w:t>
            </w:r>
            <w:r w:rsidRPr="00FC6BFB">
              <w:rPr>
                <w:sz w:val="20"/>
              </w:rPr>
              <w:t>-0</w:t>
            </w:r>
            <w:r>
              <w:rPr>
                <w:sz w:val="20"/>
              </w:rPr>
              <w:t>6</w:t>
            </w:r>
          </w:p>
        </w:tc>
        <w:tc>
          <w:tcPr>
            <w:tcW w:w="1281" w:type="dxa"/>
            <w:vAlign w:val="center"/>
          </w:tcPr>
          <w:p w14:paraId="29C330F8" w14:textId="77777777" w:rsidR="002307AF" w:rsidRPr="00247F3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A</w:t>
            </w:r>
          </w:p>
        </w:tc>
      </w:tr>
      <w:tr w:rsidR="00420A66" w14:paraId="2D075407" w14:textId="77777777" w:rsidTr="003D2B3E">
        <w:tc>
          <w:tcPr>
            <w:tcW w:w="540" w:type="dxa"/>
            <w:tcBorders>
              <w:right w:val="nil"/>
            </w:tcBorders>
          </w:tcPr>
          <w:p w14:paraId="073353B6" w14:textId="37FF22E7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298" w:type="dxa"/>
            <w:tcBorders>
              <w:left w:val="nil"/>
            </w:tcBorders>
          </w:tcPr>
          <w:p w14:paraId="571F1CB2" w14:textId="1674DDC3" w:rsidR="00420A66" w:rsidRDefault="00F65AF2" w:rsidP="00420A66">
            <w:pPr>
              <w:rPr>
                <w:sz w:val="20"/>
              </w:rPr>
            </w:pPr>
            <w:r>
              <w:rPr>
                <w:sz w:val="20"/>
              </w:rPr>
              <w:t xml:space="preserve">Utgår </w:t>
            </w:r>
            <w:r w:rsidR="00231D67">
              <w:rPr>
                <w:sz w:val="20"/>
              </w:rPr>
              <w:t>(</w:t>
            </w:r>
            <w:r w:rsidR="00D901DF">
              <w:rPr>
                <w:sz w:val="20"/>
              </w:rPr>
              <w:t xml:space="preserve">erstattet av </w:t>
            </w:r>
            <w:proofErr w:type="spellStart"/>
            <w:r w:rsidR="00D901DF">
              <w:rPr>
                <w:sz w:val="20"/>
              </w:rPr>
              <w:t>dok</w:t>
            </w:r>
            <w:proofErr w:type="spellEnd"/>
            <w:r w:rsidR="00D901DF">
              <w:rPr>
                <w:sz w:val="20"/>
              </w:rPr>
              <w:t>. nr. 19)</w:t>
            </w:r>
          </w:p>
        </w:tc>
        <w:tc>
          <w:tcPr>
            <w:tcW w:w="1701" w:type="dxa"/>
            <w:vAlign w:val="center"/>
          </w:tcPr>
          <w:p w14:paraId="5F9CBF9D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1B6FD9E8" w14:textId="0C862927" w:rsidR="00420A66" w:rsidRDefault="00420A66" w:rsidP="00420A66">
            <w:pPr>
              <w:jc w:val="center"/>
              <w:rPr>
                <w:sz w:val="20"/>
              </w:rPr>
            </w:pPr>
          </w:p>
        </w:tc>
      </w:tr>
      <w:tr w:rsidR="00420A66" w14:paraId="29C330FE" w14:textId="77777777" w:rsidTr="003D2B3E">
        <w:tc>
          <w:tcPr>
            <w:tcW w:w="540" w:type="dxa"/>
            <w:tcBorders>
              <w:right w:val="nil"/>
            </w:tcBorders>
          </w:tcPr>
          <w:p w14:paraId="29C330FA" w14:textId="51EAC65E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298" w:type="dxa"/>
            <w:tcBorders>
              <w:left w:val="nil"/>
            </w:tcBorders>
          </w:tcPr>
          <w:p w14:paraId="08D4A5E1" w14:textId="1763F5E0" w:rsidR="00BA7BC9" w:rsidRPr="00BA7BC9" w:rsidRDefault="00BA7BC9" w:rsidP="00BA7BC9">
            <w:pPr>
              <w:rPr>
                <w:sz w:val="20"/>
              </w:rPr>
            </w:pPr>
            <w:r w:rsidRPr="00BA7BC9">
              <w:rPr>
                <w:sz w:val="20"/>
              </w:rPr>
              <w:t>Veiledning</w:t>
            </w:r>
            <w:r>
              <w:rPr>
                <w:sz w:val="20"/>
              </w:rPr>
              <w:t xml:space="preserve"> - </w:t>
            </w:r>
            <w:r w:rsidRPr="00BA7BC9">
              <w:rPr>
                <w:sz w:val="20"/>
              </w:rPr>
              <w:t>levering av avdragsnota på</w:t>
            </w:r>
            <w:r>
              <w:rPr>
                <w:sz w:val="20"/>
              </w:rPr>
              <w:t xml:space="preserve"> </w:t>
            </w:r>
            <w:r w:rsidRPr="00BA7BC9">
              <w:rPr>
                <w:sz w:val="20"/>
              </w:rPr>
              <w:t>elektronisk format</w:t>
            </w:r>
            <w:r>
              <w:rPr>
                <w:sz w:val="20"/>
              </w:rPr>
              <w:t>.</w:t>
            </w:r>
          </w:p>
          <w:p w14:paraId="29C330FB" w14:textId="18D2795B" w:rsidR="00420A66" w:rsidRDefault="00BA7BC9">
            <w:pPr>
              <w:rPr>
                <w:sz w:val="20"/>
              </w:rPr>
            </w:pPr>
            <w:r w:rsidRPr="00BA7BC9">
              <w:rPr>
                <w:sz w:val="20"/>
              </w:rPr>
              <w:t>Beskrivelse av avdragsnota på digitalt format</w:t>
            </w:r>
            <w:r>
              <w:rPr>
                <w:sz w:val="20"/>
              </w:rPr>
              <w:t xml:space="preserve"> </w:t>
            </w:r>
            <w:r w:rsidRPr="00BA7BC9">
              <w:rPr>
                <w:sz w:val="20"/>
              </w:rPr>
              <w:t xml:space="preserve">basert på </w:t>
            </w:r>
            <w:r w:rsidR="00F24FA1">
              <w:rPr>
                <w:sz w:val="20"/>
              </w:rPr>
              <w:br/>
            </w:r>
            <w:r w:rsidRPr="00BA7BC9">
              <w:rPr>
                <w:sz w:val="20"/>
              </w:rPr>
              <w:t>NS 3459</w:t>
            </w:r>
            <w:r w:rsidR="00F24FA1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9C330FC" w14:textId="5D86586C" w:rsidR="00420A66" w:rsidRDefault="00713185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BA7BC9">
              <w:rPr>
                <w:sz w:val="20"/>
              </w:rPr>
              <w:t>-05</w:t>
            </w:r>
          </w:p>
        </w:tc>
        <w:tc>
          <w:tcPr>
            <w:tcW w:w="1281" w:type="dxa"/>
            <w:vAlign w:val="center"/>
          </w:tcPr>
          <w:p w14:paraId="29C330FD" w14:textId="1ED0E96D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URL</w:t>
            </w:r>
          </w:p>
        </w:tc>
      </w:tr>
      <w:tr w:rsidR="00420A66" w14:paraId="29C33103" w14:textId="77777777" w:rsidTr="003D2B3E">
        <w:tc>
          <w:tcPr>
            <w:tcW w:w="540" w:type="dxa"/>
            <w:tcBorders>
              <w:right w:val="nil"/>
            </w:tcBorders>
          </w:tcPr>
          <w:p w14:paraId="29C330FF" w14:textId="36C8E4CF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298" w:type="dxa"/>
            <w:tcBorders>
              <w:left w:val="nil"/>
            </w:tcBorders>
          </w:tcPr>
          <w:p w14:paraId="29C33100" w14:textId="1AA44BE4" w:rsidR="00420A66" w:rsidRPr="00020C48" w:rsidRDefault="00420A66" w:rsidP="00420A66">
            <w:pPr>
              <w:rPr>
                <w:sz w:val="20"/>
              </w:rPr>
            </w:pPr>
            <w:r w:rsidRPr="00020C48">
              <w:rPr>
                <w:sz w:val="20"/>
              </w:rPr>
              <w:t>Konteringsbilag for entreprenørfaktura</w:t>
            </w:r>
            <w:r w:rsidR="009806F4" w:rsidRPr="00020C48">
              <w:rPr>
                <w:sz w:val="20"/>
              </w:rPr>
              <w:t xml:space="preserve"> </w:t>
            </w:r>
            <w:r w:rsidR="008B334E" w:rsidRPr="00020C48">
              <w:rPr>
                <w:sz w:val="20"/>
              </w:rPr>
              <w:t>– Utførelse entrepriser</w:t>
            </w:r>
          </w:p>
        </w:tc>
        <w:tc>
          <w:tcPr>
            <w:tcW w:w="1701" w:type="dxa"/>
            <w:vAlign w:val="center"/>
          </w:tcPr>
          <w:p w14:paraId="29C33101" w14:textId="07048470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 w:rsidR="00A94D99">
              <w:rPr>
                <w:sz w:val="20"/>
              </w:rPr>
              <w:t>22-0</w:t>
            </w:r>
            <w:r w:rsidR="00020C48">
              <w:rPr>
                <w:sz w:val="20"/>
              </w:rPr>
              <w:t>1</w:t>
            </w:r>
            <w:r w:rsidR="00040D4B">
              <w:rPr>
                <w:sz w:val="20"/>
              </w:rPr>
              <w:t>-28</w:t>
            </w:r>
          </w:p>
        </w:tc>
        <w:tc>
          <w:tcPr>
            <w:tcW w:w="1281" w:type="dxa"/>
            <w:vAlign w:val="center"/>
          </w:tcPr>
          <w:p w14:paraId="29C33102" w14:textId="096B1BAA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URL</w:t>
            </w:r>
          </w:p>
        </w:tc>
      </w:tr>
      <w:tr w:rsidR="00420A66" w14:paraId="29C3311C" w14:textId="77777777" w:rsidTr="00F6791E">
        <w:tc>
          <w:tcPr>
            <w:tcW w:w="540" w:type="dxa"/>
            <w:tcBorders>
              <w:right w:val="nil"/>
            </w:tcBorders>
          </w:tcPr>
          <w:p w14:paraId="29C33104" w14:textId="53FE98D0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298" w:type="dxa"/>
            <w:tcBorders>
              <w:left w:val="nil"/>
            </w:tcBorders>
          </w:tcPr>
          <w:p w14:paraId="27B79648" w14:textId="4DDC9A75" w:rsidR="00420A66" w:rsidRPr="00643E73" w:rsidRDefault="00420A66" w:rsidP="00420A66">
            <w:pPr>
              <w:rPr>
                <w:sz w:val="20"/>
                <w:szCs w:val="20"/>
              </w:rPr>
            </w:pPr>
            <w:r>
              <w:rPr>
                <w:sz w:val="20"/>
              </w:rPr>
              <w:t>Brukerveiledning ELRAPP</w:t>
            </w:r>
            <w:r w:rsidR="00CB502E">
              <w:rPr>
                <w:rStyle w:val="Fotnotereferanse"/>
                <w:sz w:val="20"/>
              </w:rPr>
              <w:footnoteReference w:id="6"/>
            </w:r>
            <w:r>
              <w:rPr>
                <w:b/>
                <w:bCs/>
                <w:sz w:val="20"/>
              </w:rPr>
              <w:t xml:space="preserve"> – </w:t>
            </w:r>
            <w:r>
              <w:rPr>
                <w:sz w:val="20"/>
              </w:rPr>
              <w:t>med</w:t>
            </w:r>
            <w:r w:rsidRPr="00643E73">
              <w:rPr>
                <w:sz w:val="20"/>
              </w:rPr>
              <w:t xml:space="preserve"> skjema:</w:t>
            </w:r>
          </w:p>
          <w:p w14:paraId="73305E28" w14:textId="470C27CB" w:rsidR="00420A66" w:rsidRPr="00614BC6" w:rsidRDefault="00420A66" w:rsidP="00420A66">
            <w:pPr>
              <w:pStyle w:val="Listeavsnitt"/>
              <w:numPr>
                <w:ilvl w:val="0"/>
                <w:numId w:val="27"/>
              </w:numPr>
              <w:ind w:left="226" w:hanging="142"/>
              <w:rPr>
                <w:sz w:val="20"/>
                <w:vertAlign w:val="superscript"/>
              </w:rPr>
            </w:pPr>
            <w:r w:rsidRPr="004E3A35">
              <w:rPr>
                <w:sz w:val="20"/>
                <w:szCs w:val="20"/>
              </w:rPr>
              <w:t xml:space="preserve">R15 </w:t>
            </w:r>
            <w:r w:rsidR="00614BC6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Pr="004E3A35">
              <w:rPr>
                <w:sz w:val="20"/>
                <w:szCs w:val="20"/>
              </w:rPr>
              <w:t>Avfa</w:t>
            </w:r>
            <w:r>
              <w:rPr>
                <w:sz w:val="20"/>
                <w:szCs w:val="20"/>
              </w:rPr>
              <w:t>llsrapportering</w:t>
            </w:r>
          </w:p>
          <w:p w14:paraId="4A594B1E" w14:textId="181B5C86" w:rsidR="00614BC6" w:rsidRPr="004E3A35" w:rsidRDefault="00614BC6" w:rsidP="00420A66">
            <w:pPr>
              <w:pStyle w:val="Listeavsnitt"/>
              <w:numPr>
                <w:ilvl w:val="0"/>
                <w:numId w:val="27"/>
              </w:numPr>
              <w:ind w:left="226" w:hanging="142"/>
              <w:rPr>
                <w:sz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R16 – Rapportering </w:t>
            </w:r>
            <w:r w:rsidR="003E005E">
              <w:rPr>
                <w:sz w:val="20"/>
                <w:szCs w:val="20"/>
              </w:rPr>
              <w:t>klimadata/kontraktens energiforbruk</w:t>
            </w:r>
          </w:p>
          <w:p w14:paraId="331C044A" w14:textId="5398818D" w:rsidR="00420A66" w:rsidRPr="0041685D" w:rsidRDefault="00420A66" w:rsidP="00420A66">
            <w:pPr>
              <w:pStyle w:val="Listeavsnitt"/>
              <w:numPr>
                <w:ilvl w:val="0"/>
                <w:numId w:val="27"/>
              </w:numPr>
              <w:ind w:left="226" w:hanging="142"/>
              <w:rPr>
                <w:sz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R18 - </w:t>
            </w:r>
            <w:r w:rsidRPr="0041685D">
              <w:rPr>
                <w:sz w:val="20"/>
                <w:szCs w:val="20"/>
              </w:rPr>
              <w:t>Melding om uønsket hendelse eller forhold i entreprisevirksomheten</w:t>
            </w:r>
          </w:p>
          <w:p w14:paraId="29C3310F" w14:textId="181CCB34" w:rsidR="00420A66" w:rsidRPr="004E3A35" w:rsidRDefault="00420A66" w:rsidP="00420A66">
            <w:pPr>
              <w:pStyle w:val="Listeavsnitt"/>
              <w:numPr>
                <w:ilvl w:val="0"/>
                <w:numId w:val="27"/>
              </w:numPr>
              <w:ind w:left="226" w:hanging="142"/>
              <w:rPr>
                <w:sz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R19 - HMS-månedsrapport </w:t>
            </w:r>
          </w:p>
        </w:tc>
        <w:tc>
          <w:tcPr>
            <w:tcW w:w="1701" w:type="dxa"/>
            <w:vAlign w:val="center"/>
          </w:tcPr>
          <w:p w14:paraId="29C33110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9C3311B" w14:textId="1BEB367E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ELRAPP</w:t>
            </w:r>
          </w:p>
        </w:tc>
      </w:tr>
      <w:tr w:rsidR="00420A66" w14:paraId="3C8AC0B8" w14:textId="77777777" w:rsidTr="00B442DF">
        <w:tc>
          <w:tcPr>
            <w:tcW w:w="540" w:type="dxa"/>
            <w:tcBorders>
              <w:right w:val="nil"/>
            </w:tcBorders>
          </w:tcPr>
          <w:p w14:paraId="6A2E7410" w14:textId="69394591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298" w:type="dxa"/>
            <w:tcBorders>
              <w:left w:val="nil"/>
            </w:tcBorders>
          </w:tcPr>
          <w:p w14:paraId="13278B24" w14:textId="2F5DE486" w:rsidR="00420A66" w:rsidRDefault="00420A66" w:rsidP="00420A66">
            <w:pPr>
              <w:rPr>
                <w:sz w:val="20"/>
              </w:rPr>
            </w:pPr>
            <w:r>
              <w:rPr>
                <w:sz w:val="20"/>
              </w:rPr>
              <w:t xml:space="preserve">Skjema: «Krav om endringsordre» - «Endringsordre 8406» - «Avviksmelding» </w:t>
            </w:r>
          </w:p>
        </w:tc>
        <w:tc>
          <w:tcPr>
            <w:tcW w:w="1701" w:type="dxa"/>
            <w:vAlign w:val="center"/>
          </w:tcPr>
          <w:p w14:paraId="6F11AB2F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13E11261" w14:textId="36DACF19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URL</w:t>
            </w:r>
          </w:p>
        </w:tc>
      </w:tr>
      <w:tr w:rsidR="00B43A1F" w14:paraId="5744DBC6" w14:textId="77777777" w:rsidTr="003D2B3E">
        <w:tc>
          <w:tcPr>
            <w:tcW w:w="540" w:type="dxa"/>
            <w:tcBorders>
              <w:right w:val="nil"/>
            </w:tcBorders>
          </w:tcPr>
          <w:p w14:paraId="6466C937" w14:textId="14E893C7" w:rsidR="00B43A1F" w:rsidRDefault="00B43A1F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298" w:type="dxa"/>
            <w:tcBorders>
              <w:left w:val="nil"/>
            </w:tcBorders>
          </w:tcPr>
          <w:p w14:paraId="5642347F" w14:textId="23C1DE3A" w:rsidR="00B43A1F" w:rsidRDefault="00E14C50" w:rsidP="00420A66">
            <w:pPr>
              <w:rPr>
                <w:sz w:val="20"/>
              </w:rPr>
            </w:pPr>
            <w:r>
              <w:rPr>
                <w:sz w:val="20"/>
              </w:rPr>
              <w:t xml:space="preserve">Lærebok </w:t>
            </w:r>
            <w:r w:rsidR="00497935">
              <w:rPr>
                <w:sz w:val="20"/>
              </w:rPr>
              <w:t xml:space="preserve">vegoppmerking, utgitt av Vegdirektoratet </w:t>
            </w:r>
            <w:r w:rsidR="000032B9">
              <w:rPr>
                <w:sz w:val="20"/>
              </w:rPr>
              <w:t>som rapport nr. 452</w:t>
            </w:r>
            <w:r w:rsidR="00A652DD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4E4CD18" w14:textId="40D89898" w:rsidR="00B43A1F" w:rsidRDefault="00A652DD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2019-10-16</w:t>
            </w:r>
          </w:p>
        </w:tc>
        <w:tc>
          <w:tcPr>
            <w:tcW w:w="1281" w:type="dxa"/>
            <w:vAlign w:val="center"/>
          </w:tcPr>
          <w:p w14:paraId="189CED35" w14:textId="656A0D7F" w:rsidR="00B43A1F" w:rsidRDefault="002959A9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Internett</w:t>
            </w:r>
            <w:r>
              <w:rPr>
                <w:rStyle w:val="Fotnotereferanse"/>
                <w:sz w:val="20"/>
              </w:rPr>
              <w:footnoteReference w:id="7"/>
            </w:r>
          </w:p>
        </w:tc>
      </w:tr>
      <w:tr w:rsidR="00F63EC5" w14:paraId="7CCE802C" w14:textId="77777777" w:rsidTr="003D2B3E">
        <w:tc>
          <w:tcPr>
            <w:tcW w:w="540" w:type="dxa"/>
            <w:tcBorders>
              <w:right w:val="nil"/>
            </w:tcBorders>
          </w:tcPr>
          <w:p w14:paraId="6EE712FD" w14:textId="4DAF4C63" w:rsidR="00F63EC5" w:rsidRDefault="00F63EC5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5298" w:type="dxa"/>
            <w:tcBorders>
              <w:left w:val="nil"/>
            </w:tcBorders>
          </w:tcPr>
          <w:p w14:paraId="31D061AE" w14:textId="59580479" w:rsidR="00F63EC5" w:rsidRDefault="00F63EC5" w:rsidP="00420A66">
            <w:pPr>
              <w:rPr>
                <w:sz w:val="20"/>
              </w:rPr>
            </w:pPr>
            <w:r w:rsidRPr="00F63EC5">
              <w:rPr>
                <w:sz w:val="20"/>
              </w:rPr>
              <w:t xml:space="preserve">Nasjonalt </w:t>
            </w:r>
            <w:proofErr w:type="spellStart"/>
            <w:r w:rsidRPr="00F63EC5">
              <w:rPr>
                <w:sz w:val="20"/>
              </w:rPr>
              <w:t>vegreferansesystem</w:t>
            </w:r>
            <w:proofErr w:type="spellEnd"/>
            <w:r w:rsidRPr="00F63EC5">
              <w:rPr>
                <w:sz w:val="20"/>
              </w:rPr>
              <w:t xml:space="preserve"> – Håndbok V830</w:t>
            </w:r>
          </w:p>
        </w:tc>
        <w:tc>
          <w:tcPr>
            <w:tcW w:w="1701" w:type="dxa"/>
            <w:vAlign w:val="center"/>
          </w:tcPr>
          <w:p w14:paraId="22402E19" w14:textId="0938B900" w:rsidR="00F63EC5" w:rsidRDefault="00F63EC5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EC469B">
              <w:rPr>
                <w:sz w:val="20"/>
              </w:rPr>
              <w:t>2</w:t>
            </w:r>
            <w:r>
              <w:rPr>
                <w:sz w:val="20"/>
              </w:rPr>
              <w:t>-02</w:t>
            </w:r>
          </w:p>
        </w:tc>
        <w:tc>
          <w:tcPr>
            <w:tcW w:w="1281" w:type="dxa"/>
            <w:vAlign w:val="center"/>
          </w:tcPr>
          <w:p w14:paraId="13353F6A" w14:textId="01104E94" w:rsidR="00F63EC5" w:rsidRDefault="00F63EC5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420A66" w14:paraId="29C33121" w14:textId="77777777" w:rsidTr="003D2B3E">
        <w:tc>
          <w:tcPr>
            <w:tcW w:w="540" w:type="dxa"/>
            <w:tcBorders>
              <w:right w:val="nil"/>
            </w:tcBorders>
          </w:tcPr>
          <w:p w14:paraId="29C3311D" w14:textId="3426A73C" w:rsidR="00420A66" w:rsidRDefault="00B43A1F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F63EC5">
              <w:rPr>
                <w:sz w:val="20"/>
              </w:rPr>
              <w:t>1</w:t>
            </w:r>
          </w:p>
        </w:tc>
        <w:tc>
          <w:tcPr>
            <w:tcW w:w="5298" w:type="dxa"/>
            <w:tcBorders>
              <w:left w:val="nil"/>
            </w:tcBorders>
          </w:tcPr>
          <w:p w14:paraId="29C3311E" w14:textId="77777777" w:rsidR="00420A66" w:rsidRDefault="00420A66" w:rsidP="00420A66">
            <w:pPr>
              <w:rPr>
                <w:sz w:val="20"/>
              </w:rPr>
            </w:pPr>
            <w:r>
              <w:rPr>
                <w:sz w:val="20"/>
              </w:rPr>
              <w:t>Norske og internasjonale standarder som det er vist til i tilbudsdokumentene</w:t>
            </w:r>
          </w:p>
        </w:tc>
        <w:tc>
          <w:tcPr>
            <w:tcW w:w="1701" w:type="dxa"/>
            <w:vAlign w:val="center"/>
          </w:tcPr>
          <w:p w14:paraId="29C3311F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9C33120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</w:tr>
      <w:tr w:rsidR="00420A66" w14:paraId="29C33126" w14:textId="77777777" w:rsidTr="003D2B3E">
        <w:tc>
          <w:tcPr>
            <w:tcW w:w="540" w:type="dxa"/>
            <w:tcBorders>
              <w:right w:val="nil"/>
            </w:tcBorders>
          </w:tcPr>
          <w:p w14:paraId="29C33122" w14:textId="4260B2E2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F63EC5">
              <w:rPr>
                <w:sz w:val="20"/>
              </w:rPr>
              <w:t>2</w:t>
            </w:r>
          </w:p>
        </w:tc>
        <w:tc>
          <w:tcPr>
            <w:tcW w:w="5298" w:type="dxa"/>
            <w:tcBorders>
              <w:left w:val="nil"/>
            </w:tcBorders>
          </w:tcPr>
          <w:p w14:paraId="29C33123" w14:textId="4699D8A2" w:rsidR="00420A66" w:rsidRDefault="00420A66" w:rsidP="00420A66">
            <w:pPr>
              <w:rPr>
                <w:sz w:val="20"/>
              </w:rPr>
            </w:pPr>
            <w:r>
              <w:rPr>
                <w:sz w:val="20"/>
              </w:rPr>
              <w:t xml:space="preserve">Utlysingsannonsen som gjengitt i DOFFIN og TED databasen </w:t>
            </w:r>
          </w:p>
        </w:tc>
        <w:tc>
          <w:tcPr>
            <w:tcW w:w="1701" w:type="dxa"/>
            <w:vAlign w:val="center"/>
          </w:tcPr>
          <w:p w14:paraId="29C33124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9C33125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</w:tr>
    </w:tbl>
    <w:p w14:paraId="29C3312D" w14:textId="77777777" w:rsidR="003D2B3E" w:rsidRDefault="003D2B3E" w:rsidP="00784E12"/>
    <w:p w14:paraId="29C3312E" w14:textId="77777777" w:rsidR="00784E12" w:rsidRDefault="00784E12" w:rsidP="00784E12">
      <w:r>
        <w:t xml:space="preserve">Statens vegvesens håndbøker har nye nummer fra 1. juni 2014. </w:t>
      </w:r>
      <w:r w:rsidRPr="008363F6">
        <w:t xml:space="preserve">Se håndboksidene </w:t>
      </w:r>
      <w:hyperlink r:id="rId14" w:history="1">
        <w:r w:rsidRPr="002902C0">
          <w:rPr>
            <w:rStyle w:val="Hyperkobling"/>
          </w:rPr>
          <w:t>www.vegvesen.no/handboker</w:t>
        </w:r>
      </w:hyperlink>
      <w:r>
        <w:t xml:space="preserve"> </w:t>
      </w:r>
      <w:r w:rsidRPr="008363F6">
        <w:t xml:space="preserve">for mer informasjon om det nye nummereringssystemet og </w:t>
      </w:r>
      <w:r>
        <w:t>tabeller</w:t>
      </w:r>
      <w:r w:rsidRPr="008363F6">
        <w:t xml:space="preserve"> som viser oversikt over nye og gamle nummer.</w:t>
      </w:r>
    </w:p>
    <w:p w14:paraId="29C3312F" w14:textId="77777777" w:rsidR="00784E12" w:rsidRDefault="00784E12" w:rsidP="00784E12"/>
    <w:p w14:paraId="29C33134" w14:textId="19AAFC5F" w:rsidR="007F6CDE" w:rsidRDefault="00784E12">
      <w:r w:rsidRPr="006B7ADF">
        <w:t xml:space="preserve">Det vil fortsatt </w:t>
      </w:r>
      <w:r>
        <w:t>være</w:t>
      </w:r>
      <w:r w:rsidRPr="006B7ADF">
        <w:t xml:space="preserve"> dokumenter </w:t>
      </w:r>
      <w:r>
        <w:t>m</w:t>
      </w:r>
      <w:r w:rsidRPr="006B7ADF">
        <w:t>ed referanser til tidligere håndboknummer</w:t>
      </w:r>
      <w:r>
        <w:t xml:space="preserve">, </w:t>
      </w:r>
      <w:r w:rsidRPr="006B7ADF">
        <w:t>som f.eks. rundskriv</w:t>
      </w:r>
      <w:r>
        <w:t>.</w:t>
      </w:r>
      <w:r w:rsidRPr="006B7ADF">
        <w:t xml:space="preserve"> Gyldigheten av disse, og mulige krav som </w:t>
      </w:r>
      <w:proofErr w:type="gramStart"/>
      <w:r w:rsidRPr="006B7ADF">
        <w:t>fremgår</w:t>
      </w:r>
      <w:proofErr w:type="gramEnd"/>
      <w:r w:rsidRPr="006B7ADF">
        <w:t xml:space="preserve"> av disse, endres ikke av omnummereringen.</w:t>
      </w:r>
    </w:p>
    <w:sectPr w:rsidR="007F6CDE" w:rsidSect="00B42D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8CFB9" w14:textId="77777777" w:rsidR="00992A6A" w:rsidRDefault="00992A6A">
      <w:r>
        <w:separator/>
      </w:r>
    </w:p>
  </w:endnote>
  <w:endnote w:type="continuationSeparator" w:id="0">
    <w:p w14:paraId="51267E95" w14:textId="77777777" w:rsidR="00992A6A" w:rsidRDefault="00992A6A">
      <w:r>
        <w:continuationSeparator/>
      </w:r>
    </w:p>
  </w:endnote>
  <w:endnote w:type="continuationNotice" w:id="1">
    <w:p w14:paraId="52D80EEC" w14:textId="77777777" w:rsidR="00992A6A" w:rsidRDefault="00992A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CBA9" w14:textId="77777777" w:rsidR="00BF042B" w:rsidRDefault="00BF042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5A121" w14:textId="77777777" w:rsidR="0009171E" w:rsidRDefault="0009171E" w:rsidP="0076261D">
    <w:pPr>
      <w:pStyle w:val="Bunntekst"/>
      <w:rPr>
        <w:sz w:val="16"/>
        <w:szCs w:val="16"/>
      </w:rPr>
    </w:pPr>
  </w:p>
  <w:p w14:paraId="42F355DE" w14:textId="77777777" w:rsidR="004914D4" w:rsidRPr="00CE517E" w:rsidRDefault="004914D4" w:rsidP="004914D4">
    <w:pPr>
      <w:pStyle w:val="Bunntekst"/>
      <w:rPr>
        <w:bCs/>
        <w:sz w:val="16"/>
        <w:szCs w:val="16"/>
      </w:rPr>
    </w:pPr>
    <w:proofErr w:type="spellStart"/>
    <w:r w:rsidRPr="00CE517E">
      <w:rPr>
        <w:bCs/>
        <w:sz w:val="16"/>
        <w:szCs w:val="16"/>
      </w:rPr>
      <w:t>Maldokument</w:t>
    </w:r>
    <w:proofErr w:type="spellEnd"/>
    <w:r w:rsidRPr="00CE517E">
      <w:rPr>
        <w:bCs/>
        <w:sz w:val="16"/>
        <w:szCs w:val="16"/>
      </w:rPr>
      <w:t xml:space="preserve"> vegoppmerkingskontrakt – Drift og vedlikehold – Over EØS-terskelverdi – 8406 – Åpen anbudskonkurranse.</w:t>
    </w:r>
  </w:p>
  <w:p w14:paraId="0C31ED35" w14:textId="093E4FD1" w:rsidR="004914D4" w:rsidRPr="00D62941" w:rsidRDefault="004914D4" w:rsidP="004914D4">
    <w:pPr>
      <w:pStyle w:val="Bunntekst"/>
      <w:tabs>
        <w:tab w:val="left" w:pos="7655"/>
      </w:tabs>
      <w:rPr>
        <w:bCs/>
      </w:rPr>
    </w:pPr>
    <w:r w:rsidRPr="00CE517E">
      <w:rPr>
        <w:bCs/>
        <w:sz w:val="16"/>
        <w:szCs w:val="16"/>
      </w:rPr>
      <w:t xml:space="preserve">Versjon </w:t>
    </w:r>
    <w:r w:rsidRPr="00BF042B">
      <w:rPr>
        <w:bCs/>
        <w:sz w:val="16"/>
        <w:szCs w:val="16"/>
      </w:rPr>
      <w:t>20</w:t>
    </w:r>
    <w:r w:rsidR="001F155F" w:rsidRPr="00BF042B">
      <w:rPr>
        <w:bCs/>
        <w:sz w:val="16"/>
        <w:szCs w:val="16"/>
      </w:rPr>
      <w:t>2</w:t>
    </w:r>
    <w:r w:rsidR="004F1373" w:rsidRPr="00BF042B">
      <w:rPr>
        <w:bCs/>
        <w:sz w:val="16"/>
        <w:szCs w:val="16"/>
      </w:rPr>
      <w:t>2</w:t>
    </w:r>
    <w:r w:rsidR="00F3714E" w:rsidRPr="00BF042B">
      <w:rPr>
        <w:bCs/>
        <w:sz w:val="16"/>
        <w:szCs w:val="16"/>
      </w:rPr>
      <w:t>-</w:t>
    </w:r>
    <w:r w:rsidR="009A3719" w:rsidRPr="00BF042B">
      <w:rPr>
        <w:bCs/>
        <w:sz w:val="16"/>
        <w:szCs w:val="16"/>
      </w:rPr>
      <w:t>1</w:t>
    </w:r>
    <w:r w:rsidR="00CF1B68" w:rsidRPr="00BF042B">
      <w:rPr>
        <w:bCs/>
        <w:sz w:val="16"/>
        <w:szCs w:val="16"/>
      </w:rPr>
      <w:t>2</w:t>
    </w:r>
    <w:r w:rsidR="00F3714E" w:rsidRPr="00BF042B">
      <w:rPr>
        <w:bCs/>
        <w:sz w:val="16"/>
        <w:szCs w:val="16"/>
      </w:rPr>
      <w:t>-</w:t>
    </w:r>
    <w:r w:rsidR="00BF042B" w:rsidRPr="00BF042B">
      <w:rPr>
        <w:bCs/>
        <w:sz w:val="16"/>
        <w:szCs w:val="16"/>
      </w:rPr>
      <w:t>21</w:t>
    </w:r>
  </w:p>
  <w:p w14:paraId="45B8B7F6" w14:textId="4A939303" w:rsidR="0076261D" w:rsidRPr="005C5D2B" w:rsidRDefault="0076261D" w:rsidP="004914D4">
    <w:pPr>
      <w:pStyle w:val="Bunn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24AD5" w14:textId="77777777" w:rsidR="00BF042B" w:rsidRDefault="00BF042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F191D" w14:textId="77777777" w:rsidR="00992A6A" w:rsidRDefault="00992A6A">
      <w:r>
        <w:separator/>
      </w:r>
    </w:p>
  </w:footnote>
  <w:footnote w:type="continuationSeparator" w:id="0">
    <w:p w14:paraId="2623F77A" w14:textId="77777777" w:rsidR="00992A6A" w:rsidRDefault="00992A6A">
      <w:r>
        <w:continuationSeparator/>
      </w:r>
    </w:p>
  </w:footnote>
  <w:footnote w:type="continuationNotice" w:id="1">
    <w:p w14:paraId="5CB5C330" w14:textId="77777777" w:rsidR="00992A6A" w:rsidRDefault="00992A6A"/>
  </w:footnote>
  <w:footnote w:id="2">
    <w:p w14:paraId="08335135" w14:textId="45B7B058" w:rsidR="00552B32" w:rsidRPr="000B7096" w:rsidRDefault="00552B32">
      <w:pPr>
        <w:pStyle w:val="Fotnotetekst"/>
      </w:pPr>
      <w:r w:rsidRPr="000B7096">
        <w:rPr>
          <w:rStyle w:val="Fotnotereferanse"/>
        </w:rPr>
        <w:footnoteRef/>
      </w:r>
      <w:r w:rsidRPr="000B7096">
        <w:t xml:space="preserve"> </w:t>
      </w:r>
      <w:r w:rsidR="00015FAD" w:rsidRPr="000B7096">
        <w:t>Kap. D1 utleveres både i</w:t>
      </w:r>
      <w:bookmarkStart w:id="1" w:name="OLE_LINK1"/>
      <w:r w:rsidR="00015FAD" w:rsidRPr="000B7096">
        <w:t xml:space="preserve"> *.</w:t>
      </w:r>
      <w:proofErr w:type="spellStart"/>
      <w:r w:rsidR="00015FAD" w:rsidRPr="000B7096">
        <w:t>pdf</w:t>
      </w:r>
      <w:proofErr w:type="spellEnd"/>
      <w:r w:rsidR="00015FAD" w:rsidRPr="000B7096">
        <w:t>-format og *.</w:t>
      </w:r>
      <w:proofErr w:type="spellStart"/>
      <w:r w:rsidR="00015FAD" w:rsidRPr="000B7096">
        <w:t>gab</w:t>
      </w:r>
      <w:proofErr w:type="spellEnd"/>
      <w:r w:rsidR="00015FAD" w:rsidRPr="000B7096">
        <w:t>-format</w:t>
      </w:r>
      <w:bookmarkEnd w:id="1"/>
      <w:r w:rsidR="00015FAD" w:rsidRPr="000B7096">
        <w:t>. Ved eventuell uoverensstemmelse mellom</w:t>
      </w:r>
      <w:r w:rsidR="00267692">
        <w:t xml:space="preserve"> utgaven i </w:t>
      </w:r>
      <w:r w:rsidR="00015FAD" w:rsidRPr="000B7096">
        <w:t>*.</w:t>
      </w:r>
      <w:proofErr w:type="spellStart"/>
      <w:r w:rsidR="00015FAD" w:rsidRPr="000B7096">
        <w:t>pdf</w:t>
      </w:r>
      <w:proofErr w:type="spellEnd"/>
      <w:r w:rsidR="00015FAD" w:rsidRPr="000B7096">
        <w:t>-format og *.</w:t>
      </w:r>
      <w:proofErr w:type="spellStart"/>
      <w:r w:rsidR="00015FAD" w:rsidRPr="000B7096">
        <w:t>gab</w:t>
      </w:r>
      <w:proofErr w:type="spellEnd"/>
      <w:r w:rsidR="00015FAD" w:rsidRPr="000B7096">
        <w:t>-format</w:t>
      </w:r>
      <w:r w:rsidR="009D4E35">
        <w:t>,</w:t>
      </w:r>
      <w:r w:rsidR="00015FAD" w:rsidRPr="000B7096">
        <w:t xml:space="preserve"> gjelder</w:t>
      </w:r>
      <w:r w:rsidR="009D4E35">
        <w:t xml:space="preserve"> utgaven i </w:t>
      </w:r>
      <w:r w:rsidR="00015FAD" w:rsidRPr="000B7096">
        <w:t>*.</w:t>
      </w:r>
      <w:proofErr w:type="spellStart"/>
      <w:r w:rsidR="00015FAD" w:rsidRPr="000B7096">
        <w:t>pdf</w:t>
      </w:r>
      <w:proofErr w:type="spellEnd"/>
      <w:r w:rsidR="00015FAD" w:rsidRPr="000B7096">
        <w:t>-format.</w:t>
      </w:r>
    </w:p>
  </w:footnote>
  <w:footnote w:id="3">
    <w:p w14:paraId="78DBDDD6" w14:textId="366F3699" w:rsidR="000B25A7" w:rsidRPr="000B7096" w:rsidRDefault="000B25A7">
      <w:pPr>
        <w:pStyle w:val="Fotnotetekst"/>
      </w:pPr>
      <w:r w:rsidRPr="000B7096">
        <w:rPr>
          <w:rStyle w:val="Fotnotereferanse"/>
        </w:rPr>
        <w:footnoteRef/>
      </w:r>
      <w:r w:rsidRPr="000B7096">
        <w:t xml:space="preserve"> Skjema i </w:t>
      </w:r>
      <w:proofErr w:type="spellStart"/>
      <w:r w:rsidRPr="000B7096">
        <w:t>hht</w:t>
      </w:r>
      <w:proofErr w:type="spellEnd"/>
      <w:r w:rsidRPr="000B7096">
        <w:t xml:space="preserve"> bestemmelse i kap. B2 pkt. 3.3</w:t>
      </w:r>
    </w:p>
  </w:footnote>
  <w:footnote w:id="4">
    <w:p w14:paraId="2CD6836C" w14:textId="1F7584FA" w:rsidR="002175FC" w:rsidRDefault="002175FC">
      <w:pPr>
        <w:pStyle w:val="Fotnotetekst"/>
      </w:pPr>
      <w:r>
        <w:rPr>
          <w:rStyle w:val="Fotnotereferanse"/>
        </w:rPr>
        <w:footnoteRef/>
      </w:r>
      <w:r>
        <w:t xml:space="preserve"> Skjema i </w:t>
      </w:r>
      <w:proofErr w:type="spellStart"/>
      <w:r>
        <w:t>hht</w:t>
      </w:r>
      <w:proofErr w:type="spellEnd"/>
      <w:r>
        <w:t xml:space="preserve"> bestemmelse i kap. C3 pkt.</w:t>
      </w:r>
      <w:r w:rsidR="00FB39CA">
        <w:t xml:space="preserve"> 3.5.2</w:t>
      </w:r>
      <w:r w:rsidR="0071564F">
        <w:t xml:space="preserve"> </w:t>
      </w:r>
    </w:p>
  </w:footnote>
  <w:footnote w:id="5">
    <w:p w14:paraId="655F1201" w14:textId="63155594" w:rsidR="004D69CB" w:rsidRDefault="004D69CB">
      <w:pPr>
        <w:pStyle w:val="Fotnotetekst"/>
      </w:pPr>
      <w:r w:rsidRPr="000B7096">
        <w:rPr>
          <w:rStyle w:val="Fotnotereferanse"/>
        </w:rPr>
        <w:footnoteRef/>
      </w:r>
      <w:r w:rsidRPr="000B7096">
        <w:t xml:space="preserve"> ESPD-skjema må fylles ut på internett på URL: </w:t>
      </w:r>
      <w:hyperlink r:id="rId1" w:history="1">
        <w:r w:rsidRPr="000B7096">
          <w:rPr>
            <w:rStyle w:val="Hyperkobling"/>
          </w:rPr>
          <w:t>https://ec.europa.eu/tools/espd/welcome</w:t>
        </w:r>
      </w:hyperlink>
      <w:r w:rsidRPr="000B7096">
        <w:t xml:space="preserve">. Når skjemaet er ferdig utfylt på internett, må det skrives ut og signeres. Se kap. B2 pkt. 6.1 og informasjon på URL: </w:t>
      </w:r>
      <w:hyperlink r:id="rId2" w:history="1">
        <w:r w:rsidRPr="000B7096">
          <w:rPr>
            <w:rStyle w:val="Hyperkobling"/>
          </w:rPr>
          <w:t>https://www.anskaffelser.no/leverandorer/slik-moter-du-det-offentliges-krav-til-digitalisering/elektronisk-egenerklaeringsskjema</w:t>
        </w:r>
      </w:hyperlink>
      <w:r w:rsidRPr="000B7096">
        <w:t>.</w:t>
      </w:r>
      <w:r w:rsidRPr="000B7096">
        <w:br/>
      </w:r>
    </w:p>
  </w:footnote>
  <w:footnote w:id="6">
    <w:p w14:paraId="231E47E8" w14:textId="38B59FA9" w:rsidR="00CB502E" w:rsidRDefault="00CB502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063091">
        <w:t>For “Brukerveiledning ELRAPP” er siste gyldige versjon 14 dager før tilbudsfristen basis for prisene i kontrakten.</w:t>
      </w:r>
    </w:p>
  </w:footnote>
  <w:footnote w:id="7">
    <w:p w14:paraId="3094C024" w14:textId="77777777" w:rsidR="002959A9" w:rsidRDefault="002959A9" w:rsidP="002959A9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431F84">
        <w:t>http://hdl.handle.net/11250/2622697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B3119" w14:textId="77777777" w:rsidR="00BF042B" w:rsidRDefault="00BF042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79412F67" w:rsidR="00145D03" w:rsidRPr="009E6629" w:rsidRDefault="00145D03" w:rsidP="00015DFF">
    <w:pPr>
      <w:pStyle w:val="Topptekst"/>
      <w:tabs>
        <w:tab w:val="clear" w:pos="4536"/>
        <w:tab w:val="left" w:pos="8222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853EF8" w:rsidRPr="008B25E4">
      <w:rPr>
        <w:sz w:val="20"/>
      </w:rPr>
      <w:t xml:space="preserve">A1 - </w:t>
    </w:r>
    <w:r w:rsidR="00853EF8" w:rsidRPr="008B25E4">
      <w:rPr>
        <w:rStyle w:val="Sidetall"/>
        <w:sz w:val="20"/>
      </w:rPr>
      <w:fldChar w:fldCharType="begin"/>
    </w:r>
    <w:r w:rsidR="00853EF8" w:rsidRPr="008B25E4">
      <w:rPr>
        <w:rStyle w:val="Sidetall"/>
        <w:sz w:val="20"/>
      </w:rPr>
      <w:instrText xml:space="preserve"> PAGE </w:instrText>
    </w:r>
    <w:r w:rsidR="00853EF8" w:rsidRPr="008B25E4">
      <w:rPr>
        <w:rStyle w:val="Sidetall"/>
        <w:sz w:val="20"/>
      </w:rPr>
      <w:fldChar w:fldCharType="separate"/>
    </w:r>
    <w:r w:rsidR="00853EF8" w:rsidRPr="008B25E4">
      <w:rPr>
        <w:rStyle w:val="Sidetall"/>
        <w:sz w:val="20"/>
      </w:rPr>
      <w:t>1</w:t>
    </w:r>
    <w:r w:rsidR="00853EF8" w:rsidRPr="008B25E4">
      <w:rPr>
        <w:rStyle w:val="Sidetall"/>
        <w:sz w:val="20"/>
      </w:rPr>
      <w:fldChar w:fldCharType="end"/>
    </w:r>
  </w:p>
  <w:p w14:paraId="6ADA5BD4" w14:textId="629F3BB7" w:rsidR="00145D03" w:rsidRPr="009E6629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36B9AE75" w14:textId="15444506" w:rsidR="00E424C7" w:rsidRPr="009E6629" w:rsidRDefault="00E424C7" w:rsidP="008B740E">
    <w:pPr>
      <w:pStyle w:val="Topptekst"/>
      <w:rPr>
        <w:sz w:val="20"/>
      </w:rPr>
    </w:pPr>
    <w:proofErr w:type="spellStart"/>
    <w:r w:rsidRPr="009E6629">
      <w:rPr>
        <w:sz w:val="20"/>
        <w:highlight w:val="lightGray"/>
      </w:rPr>
      <w:t>Kontraktsnavn</w:t>
    </w:r>
    <w:proofErr w:type="spellEnd"/>
    <w:r w:rsidRPr="009E6629">
      <w:rPr>
        <w:sz w:val="20"/>
      </w:rPr>
      <w:t xml:space="preserve"> 20</w:t>
    </w:r>
    <w:r w:rsidR="00287EBB" w:rsidRPr="00287EBB">
      <w:rPr>
        <w:sz w:val="20"/>
      </w:rPr>
      <w:t>2</w:t>
    </w:r>
    <w:r w:rsidR="00B41990" w:rsidRPr="009E6629">
      <w:rPr>
        <w:sz w:val="20"/>
        <w:highlight w:val="lightGray"/>
      </w:rPr>
      <w:t>å</w:t>
    </w:r>
    <w:r w:rsidR="00B41990" w:rsidRPr="009E6629">
      <w:rPr>
        <w:sz w:val="20"/>
      </w:rPr>
      <w:t xml:space="preserve"> – 20</w:t>
    </w:r>
    <w:r w:rsidR="00203D7A">
      <w:rPr>
        <w:sz w:val="20"/>
      </w:rPr>
      <w:t>2</w:t>
    </w:r>
    <w:r w:rsidR="00B41990" w:rsidRPr="009E6629">
      <w:rPr>
        <w:sz w:val="20"/>
        <w:highlight w:val="lightGray"/>
      </w:rPr>
      <w:t>å</w:t>
    </w:r>
  </w:p>
  <w:p w14:paraId="25D4BC7E" w14:textId="68D689A5" w:rsidR="008B740E" w:rsidRDefault="008B740E" w:rsidP="008B740E">
    <w:pPr>
      <w:pStyle w:val="Topptekst"/>
      <w:rPr>
        <w:b/>
        <w:bCs/>
        <w:sz w:val="20"/>
      </w:rPr>
    </w:pPr>
    <w:r>
      <w:rPr>
        <w:b/>
        <w:bCs/>
        <w:sz w:val="20"/>
      </w:rPr>
      <w:t xml:space="preserve">A </w:t>
    </w:r>
    <w:r w:rsidRPr="00B77FAD">
      <w:rPr>
        <w:b/>
        <w:bCs/>
        <w:sz w:val="20"/>
      </w:rPr>
      <w:t>Informasjon om kontrakten</w:t>
    </w:r>
  </w:p>
  <w:p w14:paraId="6D4FF674" w14:textId="1C815EAB" w:rsidR="008B740E" w:rsidRPr="0009171E" w:rsidRDefault="008B740E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A</w:t>
    </w:r>
    <w:r w:rsidR="00D530F1">
      <w:rPr>
        <w:b/>
        <w:bCs/>
        <w:sz w:val="20"/>
      </w:rPr>
      <w:t>1</w:t>
    </w:r>
    <w:r>
      <w:rPr>
        <w:b/>
        <w:bCs/>
        <w:sz w:val="20"/>
      </w:rPr>
      <w:t xml:space="preserve"> </w:t>
    </w:r>
    <w:r w:rsidR="00CE19D1">
      <w:rPr>
        <w:b/>
        <w:bCs/>
        <w:sz w:val="20"/>
      </w:rPr>
      <w:t>Dokumentlis</w:t>
    </w:r>
    <w:r w:rsidR="003E017B">
      <w:rPr>
        <w:b/>
        <w:bCs/>
        <w:sz w:val="20"/>
      </w:rPr>
      <w:t>te</w:t>
    </w:r>
    <w:r w:rsidR="00835B73">
      <w:rPr>
        <w:b/>
        <w:bCs/>
        <w:sz w:val="20"/>
      </w:rPr>
      <w:tab/>
    </w:r>
    <w:r w:rsidR="00835B73" w:rsidRPr="008B25E4">
      <w:rPr>
        <w:sz w:val="20"/>
      </w:rPr>
      <w:t>202</w:t>
    </w:r>
    <w:r w:rsidR="007C5619" w:rsidRPr="008B25E4">
      <w:rPr>
        <w:sz w:val="20"/>
        <w:highlight w:val="lightGray"/>
      </w:rPr>
      <w:t>å</w:t>
    </w:r>
    <w:r w:rsidR="00835B73" w:rsidRPr="008B25E4">
      <w:rPr>
        <w:sz w:val="20"/>
        <w:highlight w:val="lightGray"/>
      </w:rPr>
      <w:t>-</w:t>
    </w:r>
    <w:r w:rsidR="007C5619" w:rsidRPr="008B25E4">
      <w:rPr>
        <w:sz w:val="20"/>
        <w:highlight w:val="lightGray"/>
      </w:rPr>
      <w:t>mm-dd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A3771" w14:textId="77777777" w:rsidR="00BF042B" w:rsidRDefault="00BF042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A3553"/>
    <w:multiLevelType w:val="hybridMultilevel"/>
    <w:tmpl w:val="A2483F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0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3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7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6"/>
  </w:num>
  <w:num w:numId="4">
    <w:abstractNumId w:val="19"/>
  </w:num>
  <w:num w:numId="5">
    <w:abstractNumId w:val="22"/>
  </w:num>
  <w:num w:numId="6">
    <w:abstractNumId w:val="1"/>
  </w:num>
  <w:num w:numId="7">
    <w:abstractNumId w:val="9"/>
  </w:num>
  <w:num w:numId="8">
    <w:abstractNumId w:val="6"/>
  </w:num>
  <w:num w:numId="9">
    <w:abstractNumId w:val="27"/>
  </w:num>
  <w:num w:numId="10">
    <w:abstractNumId w:val="23"/>
  </w:num>
  <w:num w:numId="11">
    <w:abstractNumId w:val="4"/>
  </w:num>
  <w:num w:numId="12">
    <w:abstractNumId w:val="7"/>
  </w:num>
  <w:num w:numId="13">
    <w:abstractNumId w:val="17"/>
  </w:num>
  <w:num w:numId="14">
    <w:abstractNumId w:val="12"/>
  </w:num>
  <w:num w:numId="15">
    <w:abstractNumId w:val="2"/>
  </w:num>
  <w:num w:numId="16">
    <w:abstractNumId w:val="2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1"/>
  </w:num>
  <w:num w:numId="24">
    <w:abstractNumId w:val="18"/>
  </w:num>
  <w:num w:numId="25">
    <w:abstractNumId w:val="20"/>
  </w:num>
  <w:num w:numId="26">
    <w:abstractNumId w:val="13"/>
  </w:num>
  <w:num w:numId="27">
    <w:abstractNumId w:val="2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1BA8"/>
    <w:rsid w:val="00015DFF"/>
    <w:rsid w:val="00015FAD"/>
    <w:rsid w:val="00020C48"/>
    <w:rsid w:val="00024951"/>
    <w:rsid w:val="00040D4B"/>
    <w:rsid w:val="00041983"/>
    <w:rsid w:val="00052D82"/>
    <w:rsid w:val="0005425C"/>
    <w:rsid w:val="000545D1"/>
    <w:rsid w:val="0005737F"/>
    <w:rsid w:val="00057571"/>
    <w:rsid w:val="0005781E"/>
    <w:rsid w:val="000651D5"/>
    <w:rsid w:val="00071442"/>
    <w:rsid w:val="00081F5C"/>
    <w:rsid w:val="0009171E"/>
    <w:rsid w:val="000A1732"/>
    <w:rsid w:val="000B25A7"/>
    <w:rsid w:val="000B2EB1"/>
    <w:rsid w:val="000B7096"/>
    <w:rsid w:val="000B7D72"/>
    <w:rsid w:val="000C353C"/>
    <w:rsid w:val="000C7870"/>
    <w:rsid w:val="000E7DB9"/>
    <w:rsid w:val="000F1675"/>
    <w:rsid w:val="00103E35"/>
    <w:rsid w:val="00121DD7"/>
    <w:rsid w:val="00136971"/>
    <w:rsid w:val="00140787"/>
    <w:rsid w:val="00141BA4"/>
    <w:rsid w:val="00145D03"/>
    <w:rsid w:val="00152E1B"/>
    <w:rsid w:val="0016161B"/>
    <w:rsid w:val="00163487"/>
    <w:rsid w:val="00180604"/>
    <w:rsid w:val="00185D49"/>
    <w:rsid w:val="001B5185"/>
    <w:rsid w:val="001B5DDE"/>
    <w:rsid w:val="001D5BCD"/>
    <w:rsid w:val="001E7359"/>
    <w:rsid w:val="001F155F"/>
    <w:rsid w:val="001F73F1"/>
    <w:rsid w:val="00202901"/>
    <w:rsid w:val="00203D7A"/>
    <w:rsid w:val="002175FC"/>
    <w:rsid w:val="002307AF"/>
    <w:rsid w:val="00231D67"/>
    <w:rsid w:val="0023625E"/>
    <w:rsid w:val="0024056D"/>
    <w:rsid w:val="0024477D"/>
    <w:rsid w:val="002654EA"/>
    <w:rsid w:val="00267692"/>
    <w:rsid w:val="002721F6"/>
    <w:rsid w:val="0027656D"/>
    <w:rsid w:val="0028731E"/>
    <w:rsid w:val="00287EBB"/>
    <w:rsid w:val="00294A18"/>
    <w:rsid w:val="002959A9"/>
    <w:rsid w:val="002A436B"/>
    <w:rsid w:val="002B1A8A"/>
    <w:rsid w:val="002B6132"/>
    <w:rsid w:val="002D7E99"/>
    <w:rsid w:val="002F3004"/>
    <w:rsid w:val="00301BCD"/>
    <w:rsid w:val="0033429E"/>
    <w:rsid w:val="00336E6C"/>
    <w:rsid w:val="003436E8"/>
    <w:rsid w:val="003573A6"/>
    <w:rsid w:val="00377575"/>
    <w:rsid w:val="0038537D"/>
    <w:rsid w:val="0039182D"/>
    <w:rsid w:val="003B2AD5"/>
    <w:rsid w:val="003B2C53"/>
    <w:rsid w:val="003B43E4"/>
    <w:rsid w:val="003B51D0"/>
    <w:rsid w:val="003B763E"/>
    <w:rsid w:val="003D2B3E"/>
    <w:rsid w:val="003D6592"/>
    <w:rsid w:val="003E005E"/>
    <w:rsid w:val="003E017B"/>
    <w:rsid w:val="003F2A43"/>
    <w:rsid w:val="003F345A"/>
    <w:rsid w:val="00403991"/>
    <w:rsid w:val="00416534"/>
    <w:rsid w:val="0041685D"/>
    <w:rsid w:val="00420A66"/>
    <w:rsid w:val="00422740"/>
    <w:rsid w:val="004233B7"/>
    <w:rsid w:val="00427C2B"/>
    <w:rsid w:val="00441633"/>
    <w:rsid w:val="00443F91"/>
    <w:rsid w:val="00451B95"/>
    <w:rsid w:val="004659CD"/>
    <w:rsid w:val="0047462D"/>
    <w:rsid w:val="00486690"/>
    <w:rsid w:val="004914D4"/>
    <w:rsid w:val="004946DE"/>
    <w:rsid w:val="00494888"/>
    <w:rsid w:val="00497935"/>
    <w:rsid w:val="004A4ED7"/>
    <w:rsid w:val="004A68E8"/>
    <w:rsid w:val="004A7605"/>
    <w:rsid w:val="004B11D1"/>
    <w:rsid w:val="004C0869"/>
    <w:rsid w:val="004D30A7"/>
    <w:rsid w:val="004D366F"/>
    <w:rsid w:val="004D69CB"/>
    <w:rsid w:val="004E3A35"/>
    <w:rsid w:val="004E4E83"/>
    <w:rsid w:val="004E6DB9"/>
    <w:rsid w:val="004F1373"/>
    <w:rsid w:val="004F36D7"/>
    <w:rsid w:val="0052151D"/>
    <w:rsid w:val="00521580"/>
    <w:rsid w:val="005245D6"/>
    <w:rsid w:val="005273E1"/>
    <w:rsid w:val="00527803"/>
    <w:rsid w:val="00552B32"/>
    <w:rsid w:val="005608D1"/>
    <w:rsid w:val="005624CE"/>
    <w:rsid w:val="00580EAD"/>
    <w:rsid w:val="00597D59"/>
    <w:rsid w:val="005A04E6"/>
    <w:rsid w:val="005B0CBA"/>
    <w:rsid w:val="005B4581"/>
    <w:rsid w:val="005B4F73"/>
    <w:rsid w:val="005C016A"/>
    <w:rsid w:val="005C10C5"/>
    <w:rsid w:val="005C5D2B"/>
    <w:rsid w:val="005D1BFD"/>
    <w:rsid w:val="005E1707"/>
    <w:rsid w:val="006045B2"/>
    <w:rsid w:val="006067C2"/>
    <w:rsid w:val="00606962"/>
    <w:rsid w:val="00606A46"/>
    <w:rsid w:val="006079AA"/>
    <w:rsid w:val="00614BC6"/>
    <w:rsid w:val="00617264"/>
    <w:rsid w:val="00633729"/>
    <w:rsid w:val="00643E73"/>
    <w:rsid w:val="00644890"/>
    <w:rsid w:val="00660F9D"/>
    <w:rsid w:val="006660E8"/>
    <w:rsid w:val="0067500D"/>
    <w:rsid w:val="00675C0F"/>
    <w:rsid w:val="00677A8E"/>
    <w:rsid w:val="00697B49"/>
    <w:rsid w:val="00697E3D"/>
    <w:rsid w:val="006B7E1A"/>
    <w:rsid w:val="006C207E"/>
    <w:rsid w:val="006C42F6"/>
    <w:rsid w:val="006D6E50"/>
    <w:rsid w:val="006E11E1"/>
    <w:rsid w:val="006F13C9"/>
    <w:rsid w:val="006F3697"/>
    <w:rsid w:val="00700406"/>
    <w:rsid w:val="0071202C"/>
    <w:rsid w:val="00713185"/>
    <w:rsid w:val="0071564F"/>
    <w:rsid w:val="0072317B"/>
    <w:rsid w:val="0072567A"/>
    <w:rsid w:val="00730EB6"/>
    <w:rsid w:val="00735687"/>
    <w:rsid w:val="0076072F"/>
    <w:rsid w:val="0076261D"/>
    <w:rsid w:val="0077016D"/>
    <w:rsid w:val="00774DA2"/>
    <w:rsid w:val="00776985"/>
    <w:rsid w:val="007824EE"/>
    <w:rsid w:val="00784E12"/>
    <w:rsid w:val="00786239"/>
    <w:rsid w:val="00797D91"/>
    <w:rsid w:val="007B19A9"/>
    <w:rsid w:val="007B508B"/>
    <w:rsid w:val="007C0796"/>
    <w:rsid w:val="007C0CEE"/>
    <w:rsid w:val="007C5619"/>
    <w:rsid w:val="007E0BC6"/>
    <w:rsid w:val="007E1142"/>
    <w:rsid w:val="007F6CDE"/>
    <w:rsid w:val="00815F7C"/>
    <w:rsid w:val="00820A7A"/>
    <w:rsid w:val="00835B73"/>
    <w:rsid w:val="0084184E"/>
    <w:rsid w:val="00845790"/>
    <w:rsid w:val="008524EE"/>
    <w:rsid w:val="00853EF8"/>
    <w:rsid w:val="00863618"/>
    <w:rsid w:val="00874C28"/>
    <w:rsid w:val="00882B13"/>
    <w:rsid w:val="008A0241"/>
    <w:rsid w:val="008B25E4"/>
    <w:rsid w:val="008B2CB1"/>
    <w:rsid w:val="008B334E"/>
    <w:rsid w:val="008B4E83"/>
    <w:rsid w:val="008B740E"/>
    <w:rsid w:val="008C2DF1"/>
    <w:rsid w:val="008D0495"/>
    <w:rsid w:val="008E596C"/>
    <w:rsid w:val="008F56BC"/>
    <w:rsid w:val="008F5801"/>
    <w:rsid w:val="00910E71"/>
    <w:rsid w:val="009237CC"/>
    <w:rsid w:val="009247BA"/>
    <w:rsid w:val="0092511E"/>
    <w:rsid w:val="00925665"/>
    <w:rsid w:val="009504D7"/>
    <w:rsid w:val="00951A5E"/>
    <w:rsid w:val="00953E5C"/>
    <w:rsid w:val="009737EB"/>
    <w:rsid w:val="00974210"/>
    <w:rsid w:val="009806F4"/>
    <w:rsid w:val="009910AA"/>
    <w:rsid w:val="00992A6A"/>
    <w:rsid w:val="009A2AAF"/>
    <w:rsid w:val="009A3719"/>
    <w:rsid w:val="009C68E1"/>
    <w:rsid w:val="009D04E1"/>
    <w:rsid w:val="009D4E35"/>
    <w:rsid w:val="009E6629"/>
    <w:rsid w:val="00A0692E"/>
    <w:rsid w:val="00A15B15"/>
    <w:rsid w:val="00A16070"/>
    <w:rsid w:val="00A30167"/>
    <w:rsid w:val="00A447F4"/>
    <w:rsid w:val="00A625B7"/>
    <w:rsid w:val="00A652DD"/>
    <w:rsid w:val="00A94D99"/>
    <w:rsid w:val="00AA5E28"/>
    <w:rsid w:val="00AB03FA"/>
    <w:rsid w:val="00AC414F"/>
    <w:rsid w:val="00AD4DEA"/>
    <w:rsid w:val="00AE0E55"/>
    <w:rsid w:val="00B0199B"/>
    <w:rsid w:val="00B14EDB"/>
    <w:rsid w:val="00B34CB0"/>
    <w:rsid w:val="00B41990"/>
    <w:rsid w:val="00B42D24"/>
    <w:rsid w:val="00B43A1F"/>
    <w:rsid w:val="00B442DF"/>
    <w:rsid w:val="00B60C50"/>
    <w:rsid w:val="00BA7801"/>
    <w:rsid w:val="00BA7BC9"/>
    <w:rsid w:val="00BC38C0"/>
    <w:rsid w:val="00BD1AB9"/>
    <w:rsid w:val="00BF042B"/>
    <w:rsid w:val="00BF2B53"/>
    <w:rsid w:val="00BF32B1"/>
    <w:rsid w:val="00BF32CB"/>
    <w:rsid w:val="00C0157C"/>
    <w:rsid w:val="00C0191F"/>
    <w:rsid w:val="00C14983"/>
    <w:rsid w:val="00C26784"/>
    <w:rsid w:val="00C31631"/>
    <w:rsid w:val="00C43724"/>
    <w:rsid w:val="00C5122B"/>
    <w:rsid w:val="00C54CB4"/>
    <w:rsid w:val="00C57177"/>
    <w:rsid w:val="00C64B10"/>
    <w:rsid w:val="00C65130"/>
    <w:rsid w:val="00C7278F"/>
    <w:rsid w:val="00C86D8C"/>
    <w:rsid w:val="00CA46B2"/>
    <w:rsid w:val="00CA72EB"/>
    <w:rsid w:val="00CB422D"/>
    <w:rsid w:val="00CB502E"/>
    <w:rsid w:val="00CD64D6"/>
    <w:rsid w:val="00CE19D1"/>
    <w:rsid w:val="00CF1B68"/>
    <w:rsid w:val="00CF5D42"/>
    <w:rsid w:val="00CF717B"/>
    <w:rsid w:val="00D05A26"/>
    <w:rsid w:val="00D210C6"/>
    <w:rsid w:val="00D27B8B"/>
    <w:rsid w:val="00D508E8"/>
    <w:rsid w:val="00D530F1"/>
    <w:rsid w:val="00D600D3"/>
    <w:rsid w:val="00D73B7D"/>
    <w:rsid w:val="00D825E7"/>
    <w:rsid w:val="00D901DF"/>
    <w:rsid w:val="00D92544"/>
    <w:rsid w:val="00D961BC"/>
    <w:rsid w:val="00DA25BB"/>
    <w:rsid w:val="00DA6BF3"/>
    <w:rsid w:val="00DD2F57"/>
    <w:rsid w:val="00DD31D1"/>
    <w:rsid w:val="00DE5765"/>
    <w:rsid w:val="00E112EE"/>
    <w:rsid w:val="00E14C50"/>
    <w:rsid w:val="00E223F1"/>
    <w:rsid w:val="00E2432C"/>
    <w:rsid w:val="00E25820"/>
    <w:rsid w:val="00E27A3E"/>
    <w:rsid w:val="00E35320"/>
    <w:rsid w:val="00E35B49"/>
    <w:rsid w:val="00E424C7"/>
    <w:rsid w:val="00E56CF3"/>
    <w:rsid w:val="00E573AB"/>
    <w:rsid w:val="00E61D97"/>
    <w:rsid w:val="00E62413"/>
    <w:rsid w:val="00E63055"/>
    <w:rsid w:val="00E63E61"/>
    <w:rsid w:val="00E67737"/>
    <w:rsid w:val="00E70142"/>
    <w:rsid w:val="00E71435"/>
    <w:rsid w:val="00E9247B"/>
    <w:rsid w:val="00E9565E"/>
    <w:rsid w:val="00EB318D"/>
    <w:rsid w:val="00EB4CBC"/>
    <w:rsid w:val="00EC469B"/>
    <w:rsid w:val="00ED2C2D"/>
    <w:rsid w:val="00EE6BA0"/>
    <w:rsid w:val="00F005DC"/>
    <w:rsid w:val="00F14B14"/>
    <w:rsid w:val="00F24FA1"/>
    <w:rsid w:val="00F31535"/>
    <w:rsid w:val="00F3714E"/>
    <w:rsid w:val="00F40B3D"/>
    <w:rsid w:val="00F42F91"/>
    <w:rsid w:val="00F51234"/>
    <w:rsid w:val="00F52934"/>
    <w:rsid w:val="00F55C5F"/>
    <w:rsid w:val="00F63EC5"/>
    <w:rsid w:val="00F65AF2"/>
    <w:rsid w:val="00F6791E"/>
    <w:rsid w:val="00F737DA"/>
    <w:rsid w:val="00F750D7"/>
    <w:rsid w:val="00F75C6C"/>
    <w:rsid w:val="00F82DC5"/>
    <w:rsid w:val="00F841CA"/>
    <w:rsid w:val="00F850B2"/>
    <w:rsid w:val="00FA488D"/>
    <w:rsid w:val="00FA5C42"/>
    <w:rsid w:val="00FA618B"/>
    <w:rsid w:val="00FB39CA"/>
    <w:rsid w:val="00FC0F0C"/>
    <w:rsid w:val="00FC6BD3"/>
    <w:rsid w:val="00FC6BFB"/>
    <w:rsid w:val="00FD12CD"/>
    <w:rsid w:val="00FD24B7"/>
    <w:rsid w:val="00FD26B9"/>
    <w:rsid w:val="00FE2C9D"/>
    <w:rsid w:val="00FF0A7E"/>
    <w:rsid w:val="1D72C303"/>
    <w:rsid w:val="25C345DA"/>
    <w:rsid w:val="3BF1FF5F"/>
    <w:rsid w:val="6A0E6C67"/>
    <w:rsid w:val="722FD4EE"/>
    <w:rsid w:val="7BBD8ED7"/>
    <w:rsid w:val="7F65F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link w:val="FotnotetekstTegn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51A5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51A5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51A5E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51A5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51A5E"/>
    <w:rPr>
      <w:b/>
      <w:bCs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0651D5"/>
    <w:rPr>
      <w:lang w:eastAsia="en-US"/>
    </w:rPr>
  </w:style>
  <w:style w:type="paragraph" w:styleId="Revisjon">
    <w:name w:val="Revision"/>
    <w:hidden/>
    <w:uiPriority w:val="99"/>
    <w:semiHidden/>
    <w:rsid w:val="00F850B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vegvesen.no/fag/publikasjoner/handboker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vegvesen.no/elrap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vegvesen.no/handboker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anskaffelser.no/leverandorer/slik-moter-du-det-offentliges-krav-til-digitalisering/elektronisk-egenerklaeringsskjema" TargetMode="External"/><Relationship Id="rId1" Type="http://schemas.openxmlformats.org/officeDocument/2006/relationships/hyperlink" Target="https://ec.europa.eu/tools/espd/welcom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4</Value>
      <Value>1</Value>
    </TaxCatchAll>
    <Sak_x0020_Mime_x0020_360 xmlns="beae3e8e-208c-4b8a-be05-3e30f474ae01">
      <Url xsi:nil="true"/>
      <Description xsi:nil="true"/>
    </Sak_x0020_Mime_x0020_360>
  </documentManagement>
</p:properties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C5D4D-26E2-4676-828B-397A2BA77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E48C29-808E-44C1-AF11-4278D3B78526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beae3e8e-208c-4b8a-be05-3e30f474ae01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28AD1C7-3D11-47EF-82AF-2410EC77D5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5FB69D-F2D4-4195-AA38-B66FF906C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9</TotalTime>
  <Pages>2</Pages>
  <Words>443</Words>
  <Characters>3276</Characters>
  <Application>Microsoft Office Word</Application>
  <DocSecurity>0</DocSecurity>
  <Lines>27</Lines>
  <Paragraphs>7</Paragraphs>
  <ScaleCrop>false</ScaleCrop>
  <Company>ViaNova Plan og Trafikk AS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33</cp:revision>
  <cp:lastPrinted>2012-11-21T08:12:00Z</cp:lastPrinted>
  <dcterms:created xsi:type="dcterms:W3CDTF">2022-01-28T08:57:00Z</dcterms:created>
  <dcterms:modified xsi:type="dcterms:W3CDTF">2022-12-21T13:08:00Z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2022-10-26T12:09:09Z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beb1375b-5419-40f7-bbeb-ad7954c39df3</vt:lpwstr>
  </property>
  <property fmtid="{D5CDD505-2E9C-101B-9397-08002B2CF9AE}" pid="8" name="MSIP_Label_86eae731-f11e-4017-952e-3dce43580afc_ContentBits">
    <vt:lpwstr>0</vt:lpwstr>
  </property>
  <property fmtid="{D5CDD505-2E9C-101B-9397-08002B2CF9AE}" pid="9" name="TaxKeyword">
    <vt:lpwstr/>
  </property>
  <property fmtid="{D5CDD505-2E9C-101B-9397-08002B2CF9AE}" pid="10" name="Prossområde">
    <vt:lpwstr/>
  </property>
  <property fmtid="{D5CDD505-2E9C-101B-9397-08002B2CF9AE}" pid="11" name="ContentTypeId">
    <vt:lpwstr>0x01010058F483C9552BB5498DA378941DAA737500D8F7D2910A57BE4D9C0F499D068C7567</vt:lpwstr>
  </property>
  <property fmtid="{D5CDD505-2E9C-101B-9397-08002B2CF9AE}" pid="12" name="Organisasjonsenhet">
    <vt:lpwstr>4;#Drift og vedlikehold|ed01d78b-6be5-4ad2-998f-411aea556b4c</vt:lpwstr>
  </property>
  <property fmtid="{D5CDD505-2E9C-101B-9397-08002B2CF9AE}" pid="13" name="Knaggtest">
    <vt:lpwstr/>
  </property>
  <property fmtid="{D5CDD505-2E9C-101B-9397-08002B2CF9AE}" pid="14" name="f898bcb951044ca5ba5ee94f74cf616e">
    <vt:lpwstr/>
  </property>
  <property fmtid="{D5CDD505-2E9C-101B-9397-08002B2CF9AE}" pid="15" name="Dokumentstatus">
    <vt:lpwstr>1;#Under arbeid|f39d8bcc-2a80-4417-a67a-9134b0a418c4</vt:lpwstr>
  </property>
  <property fmtid="{D5CDD505-2E9C-101B-9397-08002B2CF9AE}" pid="16" name="Prosessområder">
    <vt:lpwstr/>
  </property>
  <property fmtid="{D5CDD505-2E9C-101B-9397-08002B2CF9AE}" pid="17" name="Omr_x00e5_de">
    <vt:lpwstr/>
  </property>
  <property fmtid="{D5CDD505-2E9C-101B-9397-08002B2CF9AE}" pid="18" name="Metadata">
    <vt:lpwstr/>
  </property>
  <property fmtid="{D5CDD505-2E9C-101B-9397-08002B2CF9AE}" pid="19" name="Område">
    <vt:lpwstr/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lcf76f155ced4ddcb4097134ff3c332f">
    <vt:lpwstr/>
  </property>
</Properties>
</file>